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47" w:rsidRPr="00BF6D52" w:rsidRDefault="009E2147" w:rsidP="005D33B5">
      <w:pPr>
        <w:pStyle w:val="Heading3"/>
        <w:rPr>
          <w:rFonts w:ascii="TH SarabunIT?" w:hAnsi="TH SarabunIT?"/>
          <w:cs/>
        </w:rPr>
      </w:pPr>
      <w:r w:rsidRPr="00BF6D52">
        <w:rPr>
          <w:rFonts w:ascii="TH SarabunIT?" w:hAnsi="TH SarabunIT?"/>
          <w:sz w:val="32"/>
          <w:szCs w:val="32"/>
          <w:cs/>
        </w:rPr>
        <w:t xml:space="preserve">- 122  </w:t>
      </w:r>
      <w:r w:rsidRPr="00BF6D52">
        <w:rPr>
          <w:rFonts w:ascii="TH SarabunIT?" w:hAnsi="TH SarabunIT?"/>
          <w:sz w:val="32"/>
          <w:szCs w:val="32"/>
        </w:rPr>
        <w:t>-</w:t>
      </w:r>
    </w:p>
    <w:p w:rsidR="009E2147" w:rsidRPr="005E721D" w:rsidRDefault="009E2147" w:rsidP="005D33B5">
      <w:pPr>
        <w:pStyle w:val="Heading3"/>
        <w:rPr>
          <w:rFonts w:ascii="TH SarabunIT?" w:hAnsi="TH SarabunIT?"/>
          <w:b/>
          <w:bCs/>
          <w:sz w:val="32"/>
          <w:szCs w:val="32"/>
        </w:rPr>
      </w:pP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๑</w:t>
      </w:r>
      <w:r w:rsidRPr="005E721D">
        <w:rPr>
          <w:rFonts w:ascii="TH SarabunIT? (Thai)" w:hAnsi="TH SarabunIT? (Thai)" w:cs="TH SarabunIT? (Thai)"/>
          <w:b/>
          <w:bCs/>
          <w:sz w:val="32"/>
          <w:szCs w:val="32"/>
          <w:cs/>
        </w:rPr>
        <w:t>. กระบวนการ</w:t>
      </w: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9E2147" w:rsidRPr="00BF6D52" w:rsidRDefault="009E2147" w:rsidP="00BF6D52">
      <w:pPr>
        <w:pStyle w:val="Heading3"/>
        <w:rPr>
          <w:rFonts w:cs="Angsana New"/>
          <w:cs/>
        </w:rPr>
      </w:pPr>
      <w:r w:rsidRPr="00B42F94">
        <w:rPr>
          <w:cs/>
        </w:rPr>
        <w:t>ñ.õ</w:t>
      </w:r>
      <w:r w:rsidRPr="00B42F94">
        <w:t xml:space="preserve">  </w:t>
      </w:r>
      <w:r w:rsidRPr="00B42F94">
        <w:rPr>
          <w:cs/>
        </w:rPr>
        <w:t xml:space="preserve">¡ÃÐºÇ¹¡ÒÃÂèÍÂ¡ÒÃÃÑºá¨é§¡ÒÃµÒÂ </w:t>
      </w:r>
      <w:r w:rsidRPr="00B42F94">
        <w:t xml:space="preserve">&gt; </w:t>
      </w:r>
      <w:r w:rsidRPr="00B42F94">
        <w:rPr>
          <w:cs/>
        </w:rPr>
        <w:t>ñ.õ.ñ ¡ÒÃÃÑºá¨é§¡ÒÃµÒÂ¢Í§¤¹µÒÂã¹·éÍ§·Õè</w:t>
      </w:r>
      <w:r>
        <w:rPr>
          <w:cs/>
        </w:rPr>
        <w:t>ÊÓ¹Ñ¡·ÐàºÕÂ¹</w:t>
      </w: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863"/>
        <w:gridCol w:w="992"/>
        <w:gridCol w:w="4323"/>
        <w:gridCol w:w="1568"/>
        <w:gridCol w:w="1197"/>
        <w:gridCol w:w="850"/>
        <w:gridCol w:w="1060"/>
        <w:gridCol w:w="2484"/>
      </w:tblGrid>
      <w:tr w:rsidR="009E2147" w:rsidRPr="00CB1019">
        <w:tc>
          <w:tcPr>
            <w:tcW w:w="540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  <w:r w:rsidRPr="005E721D">
              <w:rPr>
                <w:rFonts w:ascii="TH SarabunIT?" w:hAnsi="TH SarabunIT?"/>
                <w:sz w:val="32"/>
                <w:szCs w:val="32"/>
              </w:rPr>
              <w:t xml:space="preserve">                                     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63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</w:t>
            </w: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4323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5E721D" w:rsidRDefault="009E2147" w:rsidP="008A3E8C">
            <w:pPr>
              <w:jc w:val="center"/>
              <w:rPr>
                <w:sz w:val="16"/>
                <w:szCs w:val="16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197" w:type="dxa"/>
          </w:tcPr>
          <w:p w:rsidR="009E2147" w:rsidRPr="000C22AB" w:rsidRDefault="009E2147" w:rsidP="008A3E8C">
            <w:pPr>
              <w:jc w:val="center"/>
              <w:rPr>
                <w:sz w:val="16"/>
                <w:szCs w:val="16"/>
              </w:rPr>
            </w:pPr>
          </w:p>
          <w:p w:rsidR="009E2147" w:rsidRPr="005E721D" w:rsidRDefault="009E2147" w:rsidP="008A3E8C">
            <w:pPr>
              <w:jc w:val="center"/>
              <w:rPr>
                <w:sz w:val="16"/>
                <w:szCs w:val="16"/>
              </w:rPr>
            </w:pPr>
            <w:r w:rsidRPr="0088633B">
              <w:rPr>
                <w:rFonts w:ascii="TH SarabunIT? (Thai)" w:hAnsi="TH SarabunIT? (Thai)" w:cs="TH SarabunIT? (Thai)"/>
                <w:spacing w:val="-6"/>
                <w:sz w:val="28"/>
                <w:szCs w:val="28"/>
                <w:cs/>
              </w:rPr>
              <w:t>ระบบติดตาม/</w:t>
            </w: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850" w:type="dxa"/>
          </w:tcPr>
          <w:p w:rsidR="009E2147" w:rsidRPr="009B132A" w:rsidRDefault="009E2147" w:rsidP="008A3E8C">
            <w:pPr>
              <w:pStyle w:val="Heading3"/>
              <w:rPr>
                <w:rFonts w:ascii="TH SarabunIT?" w:hAnsi="TH SarabunIT?"/>
                <w:sz w:val="16"/>
                <w:szCs w:val="16"/>
              </w:rPr>
            </w:pPr>
          </w:p>
          <w:p w:rsidR="009E2147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5E721D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5E721D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5E721D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060" w:type="dxa"/>
            <w:vAlign w:val="center"/>
          </w:tcPr>
          <w:p w:rsidR="009E2147" w:rsidRPr="00CB1019" w:rsidRDefault="009E2147" w:rsidP="00C902E3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/บันทึก</w:t>
            </w:r>
          </w:p>
        </w:tc>
        <w:tc>
          <w:tcPr>
            <w:tcW w:w="2484" w:type="dxa"/>
          </w:tcPr>
          <w:p w:rsidR="009E2147" w:rsidRPr="005E721D" w:rsidRDefault="009E2147" w:rsidP="008A3E8C">
            <w:pPr>
              <w:pStyle w:val="Heading3"/>
              <w:ind w:left="-108" w:firstLine="108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5D33B5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</w:t>
            </w: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อ้างอิง</w:t>
            </w:r>
          </w:p>
          <w:p w:rsidR="009E2147" w:rsidRPr="00CB1019" w:rsidRDefault="009E2147" w:rsidP="008A3E8C">
            <w:pPr>
              <w:ind w:left="-108" w:firstLine="108"/>
              <w:jc w:val="center"/>
              <w:rPr>
                <w:sz w:val="28"/>
                <w:szCs w:val="28"/>
              </w:rPr>
            </w:pPr>
          </w:p>
        </w:tc>
      </w:tr>
      <w:tr w:rsidR="009E2147" w:rsidRPr="00132592">
        <w:trPr>
          <w:trHeight w:val="1778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2863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oval id="_x0000_s1026" style="position:absolute;margin-left:9pt;margin-top:13.75pt;width:125.75pt;height:53.8pt;z-index:251661824;mso-position-horizontal-relative:text;mso-position-vertical-relative:text" filled="f" fillcolor="black">
                  <v:textbox style="mso-next-textbox:#_x0000_s1026">
                    <w:txbxContent>
                      <w:p w:rsidR="009E2147" w:rsidRPr="00CB1019" w:rsidRDefault="009E2147" w:rsidP="005D33B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2D6A39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ngsana New" w:hAnsi="Angsana New" w:cs="TH SarabunIT? (Thai)"/>
                            <w:sz w:val="28"/>
                            <w:szCs w:val="28"/>
                            <w:cs/>
                          </w:rPr>
                          <w:t xml:space="preserve"> - กดบัตรคิว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  <w:p w:rsidR="009E2147" w:rsidRPr="00132592" w:rsidRDefault="009E2147" w:rsidP="008A3E8C">
            <w:pPr>
              <w:pStyle w:val="Heading3"/>
              <w:ind w:right="-108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27" style="position:absolute;flip:x;z-index:251663872" from="65.3pt,16.7pt" to="67.15pt,200.65pt">
                  <v:stroke endarrow="block"/>
                </v:line>
              </w:pic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2" w:type="dxa"/>
          </w:tcPr>
          <w:p w:rsidR="009E2147" w:rsidRPr="00D25D56" w:rsidRDefault="009E2147" w:rsidP="00BB530C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D25D56">
              <w:rPr>
                <w:rFonts w:ascii="TH SarabunIT?" w:hAnsi="TH SarabunIT?"/>
                <w:sz w:val="28"/>
                <w:szCs w:val="28"/>
              </w:rPr>
              <w:t xml:space="preserve">   </w:t>
            </w:r>
            <w:r w:rsidRPr="00D25D56">
              <w:rPr>
                <w:rFonts w:ascii="TH SarabunIT?" w:hAnsi="TH SarabunIT?"/>
                <w:sz w:val="28"/>
                <w:szCs w:val="28"/>
                <w:cs/>
              </w:rPr>
              <w:t xml:space="preserve">   -</w:t>
            </w: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  <w:p w:rsidR="009E2147" w:rsidRPr="00D25D56" w:rsidRDefault="009E2147" w:rsidP="008A3E8C">
            <w:pPr>
              <w:rPr>
                <w:sz w:val="28"/>
                <w:szCs w:val="28"/>
              </w:rPr>
            </w:pPr>
          </w:p>
        </w:tc>
        <w:tc>
          <w:tcPr>
            <w:tcW w:w="4323" w:type="dxa"/>
          </w:tcPr>
          <w:p w:rsidR="009E2147" w:rsidRPr="00D25D56" w:rsidRDefault="009E2147" w:rsidP="005D33B5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 ตรวจสอบหลักฐานที่จุดประชาสัมพันธ์และกดบัตรคิว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๑.๑</w:t>
            </w:r>
            <w:r w:rsidRPr="00D25D56">
              <w:rPr>
                <w:sz w:val="28"/>
                <w:szCs w:val="28"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</w:t>
            </w:r>
          </w:p>
          <w:p w:rsidR="009E2147" w:rsidRPr="00D25D56" w:rsidRDefault="009E2147" w:rsidP="00D25D56">
            <w:pPr>
              <w:pStyle w:val="Heading3"/>
              <w:tabs>
                <w:tab w:val="left" w:pos="317"/>
                <w:tab w:val="left" w:pos="601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(๑) บัตรประจำตัวผู้แจ้ง 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(๒) ใบรับแจ้งการตาย (ท.ร.4 ตอนหน้า)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(3)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หนังสือรับรองการตาย (ถ้ามี)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 w:rsidRPr="00D25D56">
              <w:rPr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D25D56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4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) ใบรับแจ้งจากเจ้าหน้าที่ตำรวจ หรือสถาบัน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 w:rsidRPr="00D25D56">
              <w:rPr>
                <w:sz w:val="28"/>
                <w:szCs w:val="28"/>
                <w:cs/>
              </w:rPr>
              <w:t xml:space="preserve">      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นิติเวช หรือหนังสืออนุญาตจากพนักงาน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 w:rsidRPr="00D25D56">
              <w:rPr>
                <w:sz w:val="28"/>
                <w:szCs w:val="28"/>
                <w:cs/>
              </w:rPr>
              <w:t xml:space="preserve">      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ผู้มีหน้าที่ตามกฎหมายว่าด้วยโรคติดต่อ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 w:rsidRPr="00D25D56">
              <w:rPr>
                <w:sz w:val="28"/>
                <w:szCs w:val="28"/>
                <w:cs/>
              </w:rPr>
              <w:t xml:space="preserve">      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อันตราย (กรณี ตายโดยผิดธรรมชาติ หรือ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 w:rsidRPr="00D25D56">
              <w:rPr>
                <w:sz w:val="28"/>
                <w:szCs w:val="28"/>
                <w:cs/>
              </w:rPr>
              <w:t xml:space="preserve">      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ตายด้วยโรคติดต่อ)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25D56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5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) หลักฐานของผู้ตาย (ถ้ามี)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D25D56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6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) หนังสือมอบหมายพร้อมบัตรประจำตัวผู้</w:t>
            </w:r>
          </w:p>
          <w:p w:rsidR="009E2147" w:rsidRPr="00D25D56" w:rsidRDefault="009E2147" w:rsidP="00D25D56">
            <w:pPr>
              <w:tabs>
                <w:tab w:val="left" w:pos="317"/>
                <w:tab w:val="left" w:pos="601"/>
              </w:tabs>
              <w:rPr>
                <w:sz w:val="28"/>
                <w:szCs w:val="28"/>
                <w:cs/>
              </w:rPr>
            </w:pPr>
            <w:r w:rsidRPr="00D25D56">
              <w:rPr>
                <w:sz w:val="28"/>
                <w:szCs w:val="28"/>
                <w:cs/>
              </w:rPr>
              <w:t xml:space="preserve">  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มอบหมาย (กรณีมอบหมายให้แจ้งแทน)</w:t>
            </w:r>
          </w:p>
          <w:p w:rsidR="009E2147" w:rsidRPr="00D25D56" w:rsidRDefault="009E2147" w:rsidP="00D25D56">
            <w:pPr>
              <w:pStyle w:val="Heading3"/>
              <w:tabs>
                <w:tab w:val="left" w:pos="317"/>
                <w:tab w:val="left" w:pos="601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๑.๒</w:t>
            </w:r>
            <w:r w:rsidRPr="00D25D56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กดบัตรคิวทะเบียนราษฎร</w:t>
            </w:r>
          </w:p>
        </w:tc>
        <w:tc>
          <w:tcPr>
            <w:tcW w:w="1568" w:type="dxa"/>
          </w:tcPr>
          <w:p w:rsidR="009E2147" w:rsidRPr="00132592" w:rsidRDefault="009E2147" w:rsidP="00D25D56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หลักฐานเอกสาร </w:t>
            </w:r>
          </w:p>
          <w:p w:rsidR="009E2147" w:rsidRPr="00132592" w:rsidRDefault="009E2147" w:rsidP="00D25D56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ครบถ้วนถูกต้องตามเอกสาร</w:t>
            </w:r>
          </w:p>
          <w:p w:rsidR="009E2147" w:rsidRPr="00132592" w:rsidRDefault="009E2147" w:rsidP="00D25D56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อ้างอิง </w:t>
            </w:r>
          </w:p>
          <w:p w:rsidR="009E2147" w:rsidRPr="00132592" w:rsidRDefault="009E2147" w:rsidP="00D25D56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ข้อ ๑-๓</w:t>
            </w:r>
          </w:p>
        </w:tc>
        <w:tc>
          <w:tcPr>
            <w:tcW w:w="1197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0" w:type="dxa"/>
          </w:tcPr>
          <w:p w:rsidR="009E2147" w:rsidRPr="00D25D56" w:rsidRDefault="009E2147" w:rsidP="00241564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 w:rsidRPr="00D25D56">
              <w:rPr>
                <w:rFonts w:ascii="TH SarabunIT?" w:hAnsi="TH SarabunIT?"/>
                <w:sz w:val="28"/>
                <w:szCs w:val="28"/>
                <w:cs/>
              </w:rPr>
              <w:t xml:space="preserve">4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484" w:type="dxa"/>
            <w:vMerge w:val="restart"/>
          </w:tcPr>
          <w:p w:rsidR="009E2147" w:rsidRPr="00FD75D1" w:rsidRDefault="009E2147" w:rsidP="003E6D38">
            <w:pPr>
              <w:pStyle w:val="Heading3"/>
              <w:ind w:left="34" w:right="176" w:hanging="34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ระเบียบสำนักทะเบียนกลางว่าด้วยการจัดทำทะเบียนราษฎร พ.ศ.๒๕๓๕ (รวมแก้ไขเพิ่มเติมถึง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ฉบับที่ ๕ พ.ศ.๒๕๕๑)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 ๔ ๖๑, ๖๒, ๖๓, ๖๔, ๖๙</w:t>
            </w:r>
          </w:p>
          <w:p w:rsidR="009E2147" w:rsidRPr="00FD75D1" w:rsidRDefault="009E2147" w:rsidP="003E6D38">
            <w:pPr>
              <w:pStyle w:val="Heading3"/>
              <w:ind w:left="34" w:right="176" w:hanging="34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.ระเบียบสำนักทะเบียนกลางว่าด้วยการจัดทำทะเบียนประวัติของคนต่างด้าวที่ได้รับอนุญาตให้อยู่ในราชอาณาจักรเป็นกรณีพิเศษ พ.ศ.๒๕๔๗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(รวมแก้ไขเพิ่มเติมถึง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ฉบับที่ 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t xml:space="preserve">2 </w:t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พ.ศ.๒๕๔๙) ข้อ ๙</w:t>
            </w:r>
          </w:p>
          <w:p w:rsidR="009E2147" w:rsidRPr="00FD75D1" w:rsidRDefault="009E2147" w:rsidP="003E6D38">
            <w:pPr>
              <w:pStyle w:val="Heading3"/>
              <w:ind w:left="34" w:right="176" w:hanging="34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</w:t>
            </w:r>
            <w:r w:rsidRPr="00FD75D1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FD75D1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ระเบียบสำนักทะเบียนกลางว่าด้วยการสำรวจและจัดทำทะเบียนสำหรับบุคคลที่ไม่มีสถานะทางทะเบียน พ.ศ.๒๕๔๘ ข้อ ๑๐</w:t>
            </w:r>
          </w:p>
        </w:tc>
      </w:tr>
      <w:tr w:rsidR="009E2147" w:rsidRPr="00132592">
        <w:trPr>
          <w:trHeight w:val="1928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2863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28" style="position:absolute;left:0;text-align:left;z-index:251665920;mso-position-horizontal-relative:text;mso-position-vertical-relative:text" from="150.85pt,-.15pt" to="200.35pt,-.15pt"/>
              </w:pic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13.35pt;margin-top:13.1pt;width:107.1pt;height:56.8pt;z-index:251662848">
                  <v:textbox style="mso-next-textbox:#_x0000_s1029">
                    <w:txbxContent>
                      <w:p w:rsidR="009E2147" w:rsidRDefault="009E2147" w:rsidP="005D33B5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 w:rsidRPr="005D33B5"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  <w:t>-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ตรวจสอบความถูกต้อง  </w:t>
                        </w:r>
                      </w:p>
                      <w:p w:rsidR="009E2147" w:rsidRDefault="009E2147" w:rsidP="005D33B5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 ของหลักฐาน</w:t>
                        </w:r>
                      </w:p>
                      <w:p w:rsidR="009E2147" w:rsidRPr="00547DB1" w:rsidRDefault="009E2147" w:rsidP="005D33B5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 w:rsidRPr="005D33B5"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  <w:t>-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พิมพ์คำร้อง</w:t>
                        </w:r>
                      </w:p>
                    </w:txbxContent>
                  </v:textbox>
                </v:shape>
              </w:pic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30" style="position:absolute;left:0;text-align:left;z-index:251664896" from="65.95pt,38.25pt" to="66.65pt,110.3pt">
                  <v:stroke endarrow="block"/>
                </v:line>
              </w:pict>
            </w:r>
          </w:p>
        </w:tc>
        <w:tc>
          <w:tcPr>
            <w:tcW w:w="992" w:type="dxa"/>
          </w:tcPr>
          <w:p w:rsidR="009E2147" w:rsidRPr="009C2CE0" w:rsidRDefault="009E2147" w:rsidP="000064F1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9C2CE0">
              <w:rPr>
                <w:rFonts w:ascii="TH SarabunIT?" w:hAnsi="TH SarabunIT?"/>
                <w:sz w:val="28"/>
                <w:szCs w:val="28"/>
                <w:cs/>
              </w:rPr>
              <w:t>50</w:t>
            </w:r>
            <w:r w:rsidRPr="009C2CE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นาที</w:t>
            </w:r>
          </w:p>
        </w:tc>
        <w:tc>
          <w:tcPr>
            <w:tcW w:w="4323" w:type="dxa"/>
          </w:tcPr>
          <w:p w:rsidR="009E2147" w:rsidRPr="00132592" w:rsidRDefault="009E2147" w:rsidP="00D25D56">
            <w:pPr>
              <w:pStyle w:val="BodyText2"/>
              <w:tabs>
                <w:tab w:val="left" w:pos="317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. </w:t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ตรวจสอบความถูกต้องของหลักฐานที่ผู้แจ้งนำ       </w:t>
            </w:r>
          </w:p>
          <w:p w:rsidR="009E2147" w:rsidRPr="00132592" w:rsidRDefault="009E2147" w:rsidP="00D25D56">
            <w:pPr>
              <w:pStyle w:val="BodyText2"/>
              <w:tabs>
                <w:tab w:val="left" w:pos="317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มาแสดง</w:t>
            </w:r>
          </w:p>
          <w:p w:rsidR="009E2147" w:rsidRPr="00132592" w:rsidRDefault="009E2147" w:rsidP="00D25D56">
            <w:pPr>
              <w:pStyle w:val="BodyText2"/>
              <w:tabs>
                <w:tab w:val="left" w:pos="317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๒.๑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ตรวจสอบความถูกต้องของหลักฐานที่ผู้แจ้ง</w:t>
            </w:r>
          </w:p>
          <w:p w:rsidR="009E2147" w:rsidRPr="00132592" w:rsidRDefault="009E2147" w:rsidP="00D25D56">
            <w:pPr>
              <w:pStyle w:val="BodyText2"/>
              <w:tabs>
                <w:tab w:val="left" w:pos="317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นำมาแสดงกับฐานข้อมูล</w:t>
            </w:r>
          </w:p>
          <w:p w:rsidR="009E2147" w:rsidRPr="00D25D56" w:rsidRDefault="009E2147" w:rsidP="00D25D56">
            <w:pPr>
              <w:pStyle w:val="BodyText2"/>
              <w:tabs>
                <w:tab w:val="left" w:pos="317"/>
              </w:tabs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๒.๒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จัดทำคำร้อง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>
              <w:rPr>
                <w:rFonts w:ascii="TH SarabunIT?" w:hAnsi="TH SarabunIT?"/>
                <w:sz w:val="28"/>
                <w:szCs w:val="28"/>
              </w:rPr>
              <w:t>(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 w:rsidRPr="00D25D56">
              <w:rPr>
                <w:rFonts w:ascii="TH SarabunIT?" w:hAnsi="TH SarabunIT?"/>
                <w:sz w:val="28"/>
                <w:szCs w:val="28"/>
              </w:rPr>
              <w:t>31</w:t>
            </w:r>
            <w:r>
              <w:rPr>
                <w:rFonts w:ascii="TH SarabunIT?" w:hAnsi="TH SarabunIT?"/>
                <w:sz w:val="28"/>
                <w:szCs w:val="28"/>
              </w:rPr>
              <w:t>)</w:t>
            </w:r>
            <w:r w:rsidRPr="00D25D56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D25D56" w:rsidRDefault="009E2147" w:rsidP="00D25D5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31 และใบรับแจ้ง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ท.ร.4 ตอนหน้า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มีรายการ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ครบถ้วน ถูกต้อง</w:t>
            </w:r>
          </w:p>
          <w:p w:rsidR="009E2147" w:rsidRPr="00132592" w:rsidRDefault="009E2147" w:rsidP="000925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D25D56">
              <w:rPr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หลักฐานเอกสารทุกรายการถูกต้องตาม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</w:t>
            </w:r>
            <w:r>
              <w:rPr>
                <w:sz w:val="28"/>
                <w:szCs w:val="28"/>
                <w:cs/>
              </w:rPr>
              <w:br/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อ้างอิง ๑-๓</w:t>
            </w:r>
          </w:p>
        </w:tc>
        <w:tc>
          <w:tcPr>
            <w:tcW w:w="1197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60" w:type="dxa"/>
          </w:tcPr>
          <w:p w:rsidR="009E2147" w:rsidRPr="00D25D56" w:rsidRDefault="009E2147" w:rsidP="00241564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 w:rsidRPr="00D25D56">
              <w:rPr>
                <w:rFonts w:ascii="TH SarabunIT?" w:hAnsi="TH SarabunIT?"/>
                <w:sz w:val="28"/>
                <w:szCs w:val="28"/>
                <w:cs/>
              </w:rPr>
              <w:t>31</w:t>
            </w:r>
          </w:p>
        </w:tc>
        <w:tc>
          <w:tcPr>
            <w:tcW w:w="2484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E2147" w:rsidRDefault="009E2147" w:rsidP="005D33B5">
      <w:pPr>
        <w:rPr>
          <w:rFonts w:ascii="TH SarabunPSK" w:hAnsi="TH SarabunPSK" w:cs="TH SarabunPSK"/>
          <w:sz w:val="28"/>
          <w:szCs w:val="28"/>
        </w:rPr>
      </w:pPr>
    </w:p>
    <w:p w:rsidR="009E2147" w:rsidRDefault="009E2147" w:rsidP="005D33B5">
      <w:pPr>
        <w:rPr>
          <w:rFonts w:ascii="TH SarabunPSK" w:hAnsi="TH SarabunPSK" w:cs="TH SarabunPSK"/>
          <w:sz w:val="28"/>
          <w:szCs w:val="28"/>
        </w:rPr>
      </w:pPr>
    </w:p>
    <w:p w:rsidR="009E2147" w:rsidRPr="00132592" w:rsidRDefault="009E2147" w:rsidP="005D33B5">
      <w:pPr>
        <w:rPr>
          <w:rFonts w:ascii="TH SarabunPSK" w:hAnsi="TH SarabunPSK" w:cs="TH SarabunPSK"/>
          <w:sz w:val="28"/>
          <w:szCs w:val="28"/>
        </w:rPr>
      </w:pPr>
    </w:p>
    <w:p w:rsidR="009E2147" w:rsidRPr="000463B6" w:rsidRDefault="009E2147" w:rsidP="005D33B5">
      <w:pPr>
        <w:jc w:val="center"/>
        <w:rPr>
          <w:cs/>
        </w:rPr>
      </w:pPr>
      <w:r w:rsidRPr="000463B6">
        <w:t xml:space="preserve">- </w:t>
      </w:r>
      <w:r>
        <w:rPr>
          <w:cs/>
        </w:rPr>
        <w:t>123</w:t>
      </w:r>
      <w:r w:rsidRPr="000463B6">
        <w:t xml:space="preserve"> -</w:t>
      </w:r>
    </w:p>
    <w:p w:rsidR="009E2147" w:rsidRPr="00B921C5" w:rsidRDefault="009E2147" w:rsidP="005D33B5"/>
    <w:tbl>
      <w:tblPr>
        <w:tblW w:w="15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568"/>
        <w:gridCol w:w="1276"/>
        <w:gridCol w:w="850"/>
        <w:gridCol w:w="1134"/>
        <w:gridCol w:w="2404"/>
      </w:tblGrid>
      <w:tr w:rsidR="009E2147" w:rsidRPr="00132592">
        <w:trPr>
          <w:trHeight w:val="1098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ระยะเวลา</w:t>
            </w: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5530C0" w:rsidRDefault="009E2147" w:rsidP="008A3E8C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6" w:type="dxa"/>
          </w:tcPr>
          <w:p w:rsidR="009E2147" w:rsidRPr="005530C0" w:rsidRDefault="009E2147" w:rsidP="008A3E8C">
            <w:pPr>
              <w:jc w:val="center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850" w:type="dxa"/>
          </w:tcPr>
          <w:p w:rsidR="009E2147" w:rsidRPr="005530C0" w:rsidRDefault="009E2147" w:rsidP="008A3E8C">
            <w:pPr>
              <w:pStyle w:val="Heading3"/>
              <w:rPr>
                <w:rFonts w:ascii="TH SarabunPSK" w:hAnsi="TH SarabunPSK" w:cs="TH SarabunPSK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C902E3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404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132592">
        <w:trPr>
          <w:trHeight w:val="4787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oval id="_x0000_s1031" style="position:absolute;margin-left:33.65pt;margin-top:163.9pt;width:89.75pt;height:36.3pt;z-index:251644416;mso-position-horizontal-relative:text;mso-position-vertical-relative:text" filled="f" fillcolor="black">
                  <v:textbox style="mso-next-textbox:#_x0000_s1031">
                    <w:txbxContent>
                      <w:p w:rsidR="009E2147" w:rsidRPr="00752B27" w:rsidRDefault="009E2147" w:rsidP="005D33B5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_x0000_s1032" style="position:absolute;z-index:251643392;mso-position-horizontal-relative:text;mso-position-vertical-relative:text" from="78.05pt,135.55pt" to="78.05pt,162.55pt">
                  <v:stroke endarrow="block"/>
                </v:line>
              </w:pict>
            </w:r>
            <w:r>
              <w:rPr>
                <w:noProof/>
              </w:rPr>
              <w:pict>
                <v:shape id="_x0000_s1033" type="#_x0000_t202" style="position:absolute;margin-left:29.55pt;margin-top:105.05pt;width:99pt;height:29.9pt;z-index:251645440;mso-position-horizontal-relative:text;mso-position-vertical-relative:text">
                  <v:textbox style="mso-next-textbox:#_x0000_s1033">
                    <w:txbxContent>
                      <w:p w:rsidR="009E2147" w:rsidRPr="00547DB1" w:rsidRDefault="009E2147" w:rsidP="001C0EB7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พิมพ์มรณบัตร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4" style="position:absolute;z-index:251648512;mso-position-horizontal-relative:text;mso-position-vertical-relative:text" from="77.25pt,76.55pt" to="77.25pt,103.55pt">
                  <v:stroke endarrow="block"/>
                </v:line>
              </w:pict>
            </w:r>
            <w:r>
              <w:rPr>
                <w:noProof/>
              </w:rPr>
              <w:pict>
                <v:shape id="_x0000_s1035" type="#_x0000_t202" style="position:absolute;margin-left:25.95pt;margin-top:30.75pt;width:101.5pt;height:44.15pt;z-index:251655680;mso-position-horizontal-relative:text;mso-position-vertical-relative:text">
                  <v:textbox style="mso-next-textbox:#_x0000_s1035">
                    <w:txbxContent>
                      <w:p w:rsidR="009E2147" w:rsidRDefault="009E2147" w:rsidP="001C0EB7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9E2147" w:rsidRPr="00547DB1" w:rsidRDefault="009E2147" w:rsidP="001C0EB7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6" style="position:absolute;z-index:251647488;mso-position-horizontal-relative:text;mso-position-vertical-relative:text" from="76.15pt,.7pt" to="76.5pt,31.6pt">
                  <v:stroke endarrow="block"/>
                </v:line>
              </w:pict>
            </w:r>
            <w:r>
              <w:rPr>
                <w:noProof/>
              </w:rPr>
              <w:pict>
                <v:line id="_x0000_s1037" style="position:absolute;z-index:251646464;mso-position-horizontal-relative:text;mso-position-vertical-relative:text" from="207pt,324pt" to="234pt,324pt" strokecolor="white"/>
              </w:pict>
            </w:r>
            <w:r>
              <w:rPr>
                <w:noProof/>
              </w:rPr>
              <w:pict>
                <v:line id="_x0000_s1038" style="position:absolute;z-index:251642368;mso-position-horizontal-relative:text;mso-position-vertical-relative:text" from="81pt,108pt" to="81pt,207pt" strokecolor="white">
                  <v:stroke endarrow="block"/>
                </v:line>
              </w:pic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5530C0" w:rsidRDefault="009E2147" w:rsidP="005530C0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 การพิจารณาอนุญาต</w:t>
            </w:r>
          </w:p>
          <w:p w:rsidR="009E2147" w:rsidRPr="005530C0" w:rsidRDefault="009E2147" w:rsidP="005530C0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 w:rsidRPr="005530C0"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</w:t>
            </w:r>
            <w:r w:rsidRPr="005530C0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กรณีอนุญาต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๓.๑.๑ ตรวจสอบความถูกต้องของคำร้อง 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  <w:cs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</w:t>
            </w:r>
            <w:r>
              <w:rPr>
                <w:sz w:val="28"/>
                <w:szCs w:val="28"/>
                <w:cs/>
              </w:rPr>
              <w:t>.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ร.</w:t>
            </w:r>
            <w:r>
              <w:rPr>
                <w:sz w:val="28"/>
                <w:szCs w:val="28"/>
                <w:cs/>
              </w:rPr>
              <w:t>31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และใบรับแจ้งการตาย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  <w:t xml:space="preserve">       (ท.ร.4 ตอนหน้า)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  <w:cs/>
              </w:rPr>
            </w:pP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๓.๑.๒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จัดเก็บ </w:t>
            </w:r>
            <w:r>
              <w:rPr>
                <w:sz w:val="28"/>
                <w:szCs w:val="28"/>
              </w:rPr>
              <w:t xml:space="preserve">(SCAN)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 ท.ร.</w:t>
            </w:r>
            <w:r>
              <w:rPr>
                <w:sz w:val="28"/>
                <w:szCs w:val="28"/>
                <w:cs/>
              </w:rPr>
              <w:t xml:space="preserve">31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  <w:t xml:space="preserve">       และเอกสารที่เกี่ยวข้อง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3.1.3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พิมพ์มรณบัตรและให้ผู้แจ้งลงลาย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มือชื่อ</w:t>
            </w:r>
          </w:p>
          <w:p w:rsidR="009E2147" w:rsidRDefault="009E2147" w:rsidP="005530C0">
            <w:pPr>
              <w:tabs>
                <w:tab w:val="left" w:pos="317"/>
                <w:tab w:val="left" w:pos="600"/>
              </w:tabs>
              <w:rPr>
                <w:spacing w:val="-4"/>
                <w:sz w:val="28"/>
                <w:szCs w:val="28"/>
              </w:rPr>
            </w:pPr>
            <w:r w:rsidRPr="005530C0">
              <w:rPr>
                <w:rFonts w:cs="Angsana New"/>
                <w:spacing w:val="-4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pacing w:val="-4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๓.๑.</w:t>
            </w:r>
            <w:r>
              <w:rPr>
                <w:spacing w:val="-4"/>
                <w:sz w:val="28"/>
                <w:szCs w:val="28"/>
                <w:cs/>
              </w:rPr>
              <w:t>4</w:t>
            </w:r>
            <w:r w:rsidRPr="005530C0">
              <w:rPr>
                <w:spacing w:val="-4"/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ตรวจสอบความถูกต้องของมรณบัตร</w:t>
            </w:r>
            <w:r w:rsidRPr="005530C0">
              <w:rPr>
                <w:spacing w:val="-4"/>
                <w:sz w:val="28"/>
                <w:szCs w:val="28"/>
                <w:cs/>
              </w:rPr>
              <w:t xml:space="preserve"> 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pacing w:val="-4"/>
                <w:sz w:val="28"/>
                <w:szCs w:val="28"/>
              </w:rPr>
            </w:pPr>
            <w:r>
              <w:rPr>
                <w:rFonts w:cs="Angsana New"/>
                <w:spacing w:val="-4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ab/>
              <w:t xml:space="preserve">3.1.5 จัดเก็บ </w:t>
            </w:r>
            <w:r>
              <w:rPr>
                <w:sz w:val="28"/>
                <w:szCs w:val="28"/>
              </w:rPr>
              <w:t xml:space="preserve">(SCAN)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มรณบัตร</w:t>
            </w:r>
            <w:r>
              <w:rPr>
                <w:sz w:val="28"/>
                <w:szCs w:val="28"/>
              </w:rPr>
              <w:t xml:space="preserve"> </w:t>
            </w:r>
            <w:r w:rsidRPr="005530C0">
              <w:rPr>
                <w:spacing w:val="-4"/>
                <w:sz w:val="28"/>
                <w:szCs w:val="28"/>
                <w:cs/>
              </w:rPr>
              <w:t xml:space="preserve">                  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๓.๑.</w:t>
            </w:r>
            <w:r>
              <w:rPr>
                <w:sz w:val="28"/>
                <w:szCs w:val="28"/>
                <w:cs/>
              </w:rPr>
              <w:t>6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จำหน่ายชื่อออกจากทะเบียนบ้าน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หรือทะเบียนประวัติ (กรณีผู้ตาย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มีชื่ออยู่ในเขตท้องที่)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๓.๑.๕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มอบมรณบัตร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๓.๑.๖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ส่งมรณบัตรตอนที่ ๒ไปยังสำนัก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pacing w:val="-4"/>
                <w:sz w:val="28"/>
                <w:szCs w:val="28"/>
              </w:rPr>
            </w:pPr>
            <w:r w:rsidRPr="005530C0">
              <w:rPr>
                <w:spacing w:val="-4"/>
                <w:sz w:val="28"/>
                <w:szCs w:val="28"/>
                <w:cs/>
              </w:rPr>
              <w:t xml:space="preserve">                    </w:t>
            </w:r>
            <w:r w:rsidRPr="005530C0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ทะเบียนที่ผู้ตายมีชื่อในทะเบียนบ้าน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หรือทะเบียนประวัติเพื่อจำหน่าย</w:t>
            </w:r>
          </w:p>
          <w:p w:rsidR="009E2147" w:rsidRPr="005530C0" w:rsidRDefault="009E2147" w:rsidP="005530C0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 xml:space="preserve">                  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(กรณีผู้ตายมีชื่อในท้องที่อื่น)</w:t>
            </w:r>
          </w:p>
          <w:p w:rsidR="009E2147" w:rsidRPr="005530C0" w:rsidRDefault="009E2147" w:rsidP="005530C0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๓.๒ กรณีไม่อนุญาต แจ้งเหตุผลที่ไม่อาจ  </w:t>
            </w:r>
          </w:p>
          <w:p w:rsidR="009E2147" w:rsidRPr="005530C0" w:rsidRDefault="009E2147" w:rsidP="005530C0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5530C0"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  <w:r w:rsidRPr="005530C0"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5530C0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ดำเนินการได้ และให้อุทธรณ์คำสั่งภายใน  </w:t>
            </w:r>
          </w:p>
          <w:p w:rsidR="009E2147" w:rsidRPr="00132592" w:rsidRDefault="009E2147" w:rsidP="003069F9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5530C0">
              <w:rPr>
                <w:rFonts w:ascii="TH SarabunIT?" w:hAnsi="TH SarabunIT?"/>
                <w:sz w:val="28"/>
                <w:szCs w:val="28"/>
                <w:cs/>
              </w:rPr>
              <w:t xml:space="preserve"> 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15</w:t>
            </w:r>
            <w:r w:rsidRPr="005530C0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วัน พร้อมบันทึกในคำร้อง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8" w:type="dxa"/>
          </w:tcPr>
          <w:p w:rsidR="009E2147" w:rsidRPr="005530C0" w:rsidRDefault="009E2147" w:rsidP="00FB5F06">
            <w:pPr>
              <w:rPr>
                <w:sz w:val="28"/>
                <w:szCs w:val="28"/>
                <w:cs/>
              </w:rPr>
            </w:pP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ตรวจสอบความถูกต้องของคำร้องกับหลักฐาน</w:t>
            </w:r>
          </w:p>
          <w:p w:rsidR="009E2147" w:rsidRPr="00132592" w:rsidRDefault="009E2147" w:rsidP="00FB5F0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530C0">
              <w:rPr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บันทึกผลการพิจารณาและลงลายมือชื่อนายทะเบียนใน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br/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ท.ร.31 ท.ร.๔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ตอนหน้าและ</w:t>
            </w:r>
            <w:r w:rsidRPr="005530C0">
              <w:rPr>
                <w:sz w:val="28"/>
                <w:szCs w:val="28"/>
                <w:cs/>
              </w:rPr>
              <w:t xml:space="preserve"> </w:t>
            </w:r>
            <w:r w:rsidRPr="005530C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มรณบัตร</w:t>
            </w:r>
          </w:p>
        </w:tc>
        <w:tc>
          <w:tcPr>
            <w:tcW w:w="1276" w:type="dxa"/>
          </w:tcPr>
          <w:p w:rsidR="009E2147" w:rsidRDefault="009E2147" w:rsidP="000064F1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>-</w:t>
            </w:r>
            <w:r>
              <w:rPr>
                <w:rFonts w:ascii="TH SarabunIT?" w:hAnsi="TH SarabunIT?"/>
                <w:spacing w:val="-10"/>
                <w:sz w:val="28"/>
                <w:szCs w:val="28"/>
                <w:cs/>
              </w:rPr>
              <w:t xml:space="preserve"> </w:t>
            </w:r>
            <w:r w:rsidRPr="0072255C">
              <w:rPr>
                <w:rFonts w:ascii="TH SarabunIT? (Thai)" w:hAnsi="TH SarabunIT? (Thai)" w:cs="TH SarabunIT? (Thai)"/>
                <w:spacing w:val="-10"/>
                <w:sz w:val="28"/>
                <w:szCs w:val="28"/>
                <w:cs/>
              </w:rPr>
              <w:t>ผู้แจ้งตรวจสอบ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</w:p>
          <w:p w:rsidR="009E2147" w:rsidRDefault="009E2147" w:rsidP="000064F1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มรณ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ให้</w:t>
            </w:r>
          </w:p>
          <w:p w:rsidR="009E2147" w:rsidRDefault="009E2147" w:rsidP="000064F1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ถูกต้อง</w:t>
            </w:r>
          </w:p>
          <w:p w:rsidR="009E2147" w:rsidRPr="00A82E16" w:rsidRDefault="009E2147" w:rsidP="000064F1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ครบถ้วน</w:t>
            </w:r>
          </w:p>
          <w:p w:rsidR="009E2147" w:rsidRDefault="009E2147" w:rsidP="000064F1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ผู้รับบริการและ</w:t>
            </w:r>
          </w:p>
          <w:p w:rsidR="009E2147" w:rsidRDefault="009E2147" w:rsidP="000064F1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ผู้บังคับบัญชา</w:t>
            </w:r>
          </w:p>
          <w:p w:rsidR="009E2147" w:rsidRPr="00A82E16" w:rsidRDefault="009E2147" w:rsidP="000064F1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สุ่มจับเวลาการให้บริการ</w:t>
            </w:r>
          </w:p>
          <w:p w:rsidR="009E2147" w:rsidRDefault="009E2147" w:rsidP="000064F1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24156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มรณบัตรตามประเภทบุคคล</w:t>
            </w:r>
          </w:p>
        </w:tc>
        <w:tc>
          <w:tcPr>
            <w:tcW w:w="2404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E2147" w:rsidRPr="00B42F94" w:rsidRDefault="009E2147" w:rsidP="005D33B5"/>
    <w:p w:rsidR="009E2147" w:rsidRDefault="009E2147" w:rsidP="005D33B5">
      <w:pPr>
        <w:jc w:val="center"/>
      </w:pPr>
    </w:p>
    <w:p w:rsidR="009E2147" w:rsidRDefault="009E2147" w:rsidP="005D33B5"/>
    <w:p w:rsidR="009E2147" w:rsidRDefault="009E2147" w:rsidP="005D33B5"/>
    <w:p w:rsidR="009E2147" w:rsidRPr="00315952" w:rsidRDefault="009E2147" w:rsidP="00315952">
      <w:pPr>
        <w:pStyle w:val="Heading3"/>
        <w:rPr>
          <w:rFonts w:ascii="TH SarabunIT?" w:hAnsi="TH SarabunIT?"/>
          <w:sz w:val="32"/>
          <w:szCs w:val="32"/>
          <w:cs/>
        </w:rPr>
      </w:pPr>
      <w:r w:rsidRPr="00315952">
        <w:rPr>
          <w:sz w:val="32"/>
          <w:szCs w:val="32"/>
          <w:cs/>
        </w:rPr>
        <w:t xml:space="preserve">- </w:t>
      </w:r>
      <w:r>
        <w:rPr>
          <w:sz w:val="32"/>
          <w:szCs w:val="32"/>
          <w:cs/>
        </w:rPr>
        <w:t>124</w:t>
      </w:r>
      <w:r w:rsidRPr="00315952">
        <w:rPr>
          <w:sz w:val="32"/>
          <w:szCs w:val="32"/>
          <w:cs/>
        </w:rPr>
        <w:t xml:space="preserve"> </w:t>
      </w:r>
      <w:r>
        <w:rPr>
          <w:sz w:val="32"/>
          <w:szCs w:val="32"/>
        </w:rPr>
        <w:t>–</w:t>
      </w:r>
    </w:p>
    <w:p w:rsidR="009E2147" w:rsidRPr="005E721D" w:rsidRDefault="009E2147" w:rsidP="005D33B5">
      <w:pPr>
        <w:pStyle w:val="Heading3"/>
        <w:rPr>
          <w:rFonts w:ascii="TH SarabunIT?" w:hAnsi="TH SarabunIT?"/>
          <w:b/>
          <w:bCs/>
          <w:sz w:val="32"/>
          <w:szCs w:val="32"/>
        </w:rPr>
      </w:pP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๑</w:t>
      </w:r>
      <w:r w:rsidRPr="005E721D">
        <w:rPr>
          <w:rFonts w:ascii="TH SarabunIT? (Thai)" w:hAnsi="TH SarabunIT? (Thai)" w:cs="TH SarabunIT? (Thai)"/>
          <w:b/>
          <w:bCs/>
          <w:sz w:val="32"/>
          <w:szCs w:val="32"/>
          <w:cs/>
        </w:rPr>
        <w:t>. กระบวนการ</w:t>
      </w: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ให้บริการด้านงานทะเบียนราษฎร</w:t>
      </w:r>
    </w:p>
    <w:p w:rsidR="009E2147" w:rsidRPr="0082312D" w:rsidRDefault="009E2147" w:rsidP="005D33B5">
      <w:pPr>
        <w:pStyle w:val="Heading3"/>
        <w:rPr>
          <w:rFonts w:ascii="TH SarabunIT?" w:hAnsi="TH SarabunIT?"/>
          <w:b/>
          <w:bCs/>
          <w:sz w:val="28"/>
          <w:szCs w:val="28"/>
        </w:rPr>
      </w:pPr>
      <w:r w:rsidRPr="0082312D">
        <w:rPr>
          <w:rFonts w:ascii="TH SarabunIT? (Thai)" w:hAnsi="TH SarabunIT? (Thai)" w:cs="TH SarabunIT? (Thai)"/>
          <w:b/>
          <w:bCs/>
          <w:sz w:val="28"/>
          <w:szCs w:val="28"/>
          <w:cs/>
        </w:rPr>
        <w:t>๑</w:t>
      </w:r>
      <w:r w:rsidRPr="0082312D">
        <w:rPr>
          <w:rFonts w:ascii="TH SarabunIT?" w:hAnsi="TH SarabunIT?"/>
          <w:b/>
          <w:bCs/>
          <w:sz w:val="28"/>
          <w:szCs w:val="28"/>
          <w:cs/>
        </w:rPr>
        <w:t>.</w:t>
      </w:r>
      <w:r w:rsidRPr="0082312D">
        <w:rPr>
          <w:rFonts w:ascii="TH SarabunIT? (Thai)" w:hAnsi="TH SarabunIT? (Thai)" w:cs="TH SarabunIT? (Thai)"/>
          <w:b/>
          <w:bCs/>
          <w:sz w:val="28"/>
          <w:szCs w:val="28"/>
          <w:cs/>
        </w:rPr>
        <w:t>๕</w:t>
      </w:r>
      <w:r w:rsidRPr="0082312D">
        <w:rPr>
          <w:rFonts w:ascii="TH SarabunIT?" w:hAnsi="TH SarabunIT?"/>
          <w:b/>
          <w:bCs/>
          <w:sz w:val="28"/>
          <w:szCs w:val="28"/>
        </w:rPr>
        <w:t xml:space="preserve">  </w:t>
      </w:r>
      <w:r w:rsidRPr="0082312D">
        <w:rPr>
          <w:rFonts w:ascii="TH SarabunIT? (Thai)" w:hAnsi="TH SarabunIT? (Thai)" w:cs="TH SarabunIT? (Thai)"/>
          <w:b/>
          <w:bCs/>
          <w:sz w:val="28"/>
          <w:szCs w:val="28"/>
          <w:cs/>
        </w:rPr>
        <w:t xml:space="preserve">กระบวนการย่อยการรับแจ้งการตาย </w:t>
      </w:r>
      <w:r w:rsidRPr="0082312D">
        <w:rPr>
          <w:rFonts w:ascii="TH SarabunIT?" w:hAnsi="TH SarabunIT?"/>
          <w:b/>
          <w:bCs/>
          <w:sz w:val="28"/>
          <w:szCs w:val="28"/>
        </w:rPr>
        <w:t xml:space="preserve">&gt; </w:t>
      </w:r>
      <w:r w:rsidRPr="0082312D">
        <w:rPr>
          <w:rFonts w:ascii="TH SarabunIT? (Thai)" w:hAnsi="TH SarabunIT? (Thai)" w:cs="TH SarabunIT? (Thai)"/>
          <w:b/>
          <w:bCs/>
          <w:sz w:val="28"/>
          <w:szCs w:val="28"/>
          <w:cs/>
        </w:rPr>
        <w:t>๑.๕.๒ การรับแจ้งการตายกรณีมีการตายและไม่ทราบว่าคนตายเป็นใคร</w:t>
      </w:r>
    </w:p>
    <w:p w:rsidR="009E2147" w:rsidRPr="00B02643" w:rsidRDefault="009E2147" w:rsidP="005D33B5">
      <w:pPr>
        <w:rPr>
          <w:b/>
          <w:bCs/>
          <w:sz w:val="16"/>
          <w:szCs w:val="16"/>
        </w:rPr>
      </w:pPr>
    </w:p>
    <w:p w:rsidR="009E2147" w:rsidRPr="005E721D" w:rsidRDefault="009E2147" w:rsidP="005D33B5">
      <w:pPr>
        <w:rPr>
          <w:sz w:val="16"/>
          <w:szCs w:val="16"/>
        </w:rPr>
      </w:pP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993"/>
        <w:gridCol w:w="3960"/>
        <w:gridCol w:w="1568"/>
        <w:gridCol w:w="1276"/>
        <w:gridCol w:w="850"/>
        <w:gridCol w:w="1134"/>
        <w:gridCol w:w="2410"/>
      </w:tblGrid>
      <w:tr w:rsidR="009E2147" w:rsidRPr="00132592">
        <w:tc>
          <w:tcPr>
            <w:tcW w:w="567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119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ind w:lef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ระยะเวลา</w:t>
            </w: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pacing w:val="-8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0D373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410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8A3E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132592">
        <w:trPr>
          <w:trHeight w:val="2288"/>
        </w:trPr>
        <w:tc>
          <w:tcPr>
            <w:tcW w:w="567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3119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oval id="_x0000_s1039" style="position:absolute;margin-left:9.1pt;margin-top:12pt;width:125.75pt;height:53.8pt;z-index:251625984;mso-position-horizontal-relative:text;mso-position-vertical-relative:text" filled="f" fillcolor="black">
                  <v:textbox style="mso-next-textbox:#_x0000_s1039">
                    <w:txbxContent>
                      <w:p w:rsidR="009E2147" w:rsidRPr="00CB1019" w:rsidRDefault="009E2147" w:rsidP="005D33B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4C797F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- กดบัตรคิว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  <w:p w:rsidR="009E2147" w:rsidRPr="00132592" w:rsidRDefault="009E2147" w:rsidP="008A3E8C">
            <w:pPr>
              <w:pStyle w:val="Heading3"/>
              <w:ind w:righ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40" style="position:absolute;left:0;text-align:left;z-index:251635200" from="68.45pt,50.05pt" to="68.65pt,113.1pt">
                  <v:stroke endarrow="block"/>
                </v:line>
              </w:pict>
            </w:r>
          </w:p>
        </w:tc>
        <w:tc>
          <w:tcPr>
            <w:tcW w:w="993" w:type="dxa"/>
            <w:vMerge w:val="restart"/>
          </w:tcPr>
          <w:p w:rsidR="009E2147" w:rsidRPr="00132592" w:rsidRDefault="009E2147" w:rsidP="00FB5F0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B24B63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41" style="position:absolute;z-index:251652608" from="-5.5pt,3.9pt" to="44pt,3.9pt"/>
              </w:pic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๓ ชั่วโมง</w:t>
            </w:r>
          </w:p>
          <w:p w:rsidR="009E2147" w:rsidRPr="00132592" w:rsidRDefault="009E2147" w:rsidP="004C797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B24B63" w:rsidRDefault="009E2147" w:rsidP="00B24B63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  <w:r w:rsidRPr="00B24B63">
              <w:rPr>
                <w:rFonts w:ascii="TH SarabunIT?" w:hAnsi="TH SarabunIT?"/>
                <w:sz w:val="28"/>
                <w:szCs w:val="28"/>
                <w:cs/>
              </w:rPr>
              <w:t xml:space="preserve">. </w:t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ตรวจสอบหลักฐานที่จุดประชาสัมพันธ์</w:t>
            </w:r>
          </w:p>
          <w:p w:rsidR="009E2147" w:rsidRPr="00B24B63" w:rsidRDefault="009E2147" w:rsidP="00B24B63">
            <w:pPr>
              <w:tabs>
                <w:tab w:val="left" w:pos="317"/>
                <w:tab w:val="left" w:pos="600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๑.๑</w:t>
            </w:r>
            <w:r w:rsidRPr="00B24B63">
              <w:rPr>
                <w:sz w:val="28"/>
                <w:szCs w:val="28"/>
              </w:rPr>
              <w:t xml:space="preserve"> </w:t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</w:t>
            </w:r>
          </w:p>
          <w:p w:rsidR="009E2147" w:rsidRPr="00B24B63" w:rsidRDefault="009E2147" w:rsidP="00B24B63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/>
                <w:sz w:val="28"/>
                <w:szCs w:val="28"/>
              </w:rPr>
              <w:tab/>
            </w:r>
            <w:r>
              <w:rPr>
                <w:rFonts w:ascii="TH SarabunIT?" w:hAnsi="TH SarabunIT?"/>
                <w:sz w:val="28"/>
                <w:szCs w:val="28"/>
              </w:rPr>
              <w:tab/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(๑) บัตรประจำตัวผู้แจ้ง </w:t>
            </w:r>
          </w:p>
          <w:p w:rsidR="009E2147" w:rsidRPr="00B24B63" w:rsidRDefault="009E2147" w:rsidP="00B24B63">
            <w:pPr>
              <w:tabs>
                <w:tab w:val="left" w:pos="317"/>
                <w:tab w:val="left" w:pos="600"/>
              </w:tabs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(๒)</w:t>
            </w:r>
            <w:r w:rsidRPr="00B24B63">
              <w:rPr>
                <w:sz w:val="28"/>
                <w:szCs w:val="28"/>
                <w:cs/>
              </w:rPr>
              <w:t xml:space="preserve"> </w:t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ใบรับแจ้งการตาย (ท.ร.4 ตอนหน้า)</w:t>
            </w:r>
          </w:p>
          <w:p w:rsidR="009E2147" w:rsidRPr="00B24B63" w:rsidRDefault="009E2147" w:rsidP="00B24B63">
            <w:pPr>
              <w:tabs>
                <w:tab w:val="left" w:pos="317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(3) </w:t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เอกสารที่เกี่ยวข้องกับคนตาย (ถ้ามี)</w:t>
            </w:r>
          </w:p>
          <w:p w:rsidR="009E2147" w:rsidRPr="00B24B63" w:rsidRDefault="009E2147" w:rsidP="00B24B63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/>
                <w:sz w:val="28"/>
                <w:szCs w:val="28"/>
              </w:rPr>
              <w:tab/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๑.๒</w:t>
            </w:r>
            <w:r w:rsidRPr="00B24B63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B24B63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กดบัตรคิวทะเบียนราษฎร</w: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32592" w:rsidRDefault="009E2147" w:rsidP="00150E6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หลักฐานเอกสาร </w:t>
            </w:r>
          </w:p>
          <w:p w:rsidR="009E2147" w:rsidRPr="00132592" w:rsidRDefault="009E2147" w:rsidP="00150E6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ครบถ้วนถูกต้องตามระเบียบฯ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ข้อ ๖๕,๖๙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3E6D38" w:rsidRDefault="009E2147" w:rsidP="00241564">
            <w:pPr>
              <w:pStyle w:val="Heading3"/>
              <w:ind w:left="-16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ท.ร.4 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410" w:type="dxa"/>
            <w:vMerge w:val="restart"/>
          </w:tcPr>
          <w:p w:rsidR="009E2147" w:rsidRPr="003E6D38" w:rsidRDefault="009E2147" w:rsidP="003E6D38">
            <w:pPr>
              <w:pStyle w:val="Heading3"/>
              <w:ind w:right="176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3E6D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ระเบียบสำนักทะเบียนกลางว่าด้วยการจัดทำทะเบียนราษฎร พ.ศ.๒๕๓๕ </w:t>
            </w:r>
            <w:r w:rsidRPr="003E6D38"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(รวมแก้ไขเพิ่มเติมถึง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3E6D38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ฉบับที่ ๕ พ.ศ.๒๕๕๑)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3E6D38">
              <w:rPr>
                <w:rFonts w:ascii="TH SarabunPSK" w:hAnsi="TH SarabunPSK" w:cs="TH SarabunPSK"/>
                <w:sz w:val="28"/>
                <w:szCs w:val="28"/>
                <w:cs/>
              </w:rPr>
              <w:t>ข้อ ๔,๖๕,๖๙</w:t>
            </w:r>
          </w:p>
          <w:p w:rsidR="009E2147" w:rsidRPr="003E6D38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9E2147" w:rsidRPr="003E6D38" w:rsidRDefault="009E2147" w:rsidP="00B24B63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132592">
        <w:trPr>
          <w:trHeight w:val="1623"/>
        </w:trPr>
        <w:tc>
          <w:tcPr>
            <w:tcW w:w="567" w:type="dxa"/>
          </w:tcPr>
          <w:p w:rsidR="009E2147" w:rsidRPr="00132592" w:rsidRDefault="009E2147" w:rsidP="001A27A5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3119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shape id="_x0000_s1042" type="#_x0000_t202" style="position:absolute;margin-left:13.4pt;margin-top:14pt;width:113.75pt;height:33.75pt;z-index:-251689472;mso-position-horizontal-relative:text;mso-position-vertical-relative:text" wrapcoords="-142 -540 -142 21060 21742 21060 21742 -540 -142 -540">
                  <v:textbox style="mso-next-textbox:#_x0000_s1042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สอบสวน</w:t>
                        </w:r>
                      </w:p>
                    </w:txbxContent>
                  </v:textbox>
                  <w10:wrap type="tight"/>
                </v:shape>
              </w:pict>
            </w:r>
            <w:r>
              <w:rPr>
                <w:noProof/>
              </w:rPr>
              <w:pict>
                <v:line id="_x0000_s1043" style="position:absolute;flip:x;z-index:251636224;mso-position-horizontal-relative:text;mso-position-vertical-relative:text" from="68.25pt,47.2pt" to="68.45pt,95.4pt">
                  <v:stroke endarrow="block"/>
                </v:lin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๒. สอบสวนผู้แจ้งเกี่ยวกับเหตุการณ์ที่มีการตายและ</w: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สถานที่เกิดเหตุลักษณะทางกายภาพของคนตาย </w:t>
            </w:r>
          </w:p>
          <w:p w:rsidR="009E2147" w:rsidRPr="00132592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ความสัมพันธ์ระหว่างผู้แจ้งกับคนตาย</w:t>
            </w:r>
          </w:p>
        </w:tc>
        <w:tc>
          <w:tcPr>
            <w:tcW w:w="1568" w:type="dxa"/>
          </w:tcPr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241564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ป.ค.๑๔</w:t>
            </w:r>
          </w:p>
        </w:tc>
        <w:tc>
          <w:tcPr>
            <w:tcW w:w="2410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132592">
        <w:trPr>
          <w:trHeight w:val="1967"/>
        </w:trPr>
        <w:tc>
          <w:tcPr>
            <w:tcW w:w="567" w:type="dxa"/>
          </w:tcPr>
          <w:p w:rsidR="009E2147" w:rsidRPr="00132592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3119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44" style="position:absolute;left:0;text-align:left;flip:x;z-index:251637248;mso-position-horizontal-relative:text;mso-position-vertical-relative:text" from="67.2pt,74.7pt" to="67.4pt,140.55pt">
                  <v:stroke endarrow="block"/>
                </v:line>
              </w:pict>
            </w:r>
            <w:r>
              <w:rPr>
                <w:noProof/>
              </w:rPr>
              <w:pict>
                <v:shape id="_x0000_s1045" type="#_x0000_t202" style="position:absolute;left:0;text-align:left;margin-left:14.3pt;margin-top:17.95pt;width:107.1pt;height:56.05pt;z-index:251654656;mso-position-horizontal-relative:text;mso-position-vertical-relative:text">
                  <v:textbox style="mso-next-textbox:#_x0000_s1045">
                    <w:txbxContent>
                      <w:p w:rsidR="009E2147" w:rsidRDefault="009E2147" w:rsidP="00250B34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 w:rsidRPr="005D33B5"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  <w:t>-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ตรวจสอบความถูกต้อง  </w:t>
                        </w:r>
                      </w:p>
                      <w:p w:rsidR="009E2147" w:rsidRDefault="009E2147" w:rsidP="00250B34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 ของหลักฐาน</w:t>
                        </w:r>
                      </w:p>
                      <w:p w:rsidR="009E2147" w:rsidRPr="00547DB1" w:rsidRDefault="009E2147" w:rsidP="00250B34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 w:rsidRPr="005D33B5"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  <w:t>-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พิมพ์คำร้อง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3E6D38" w:rsidRDefault="009E2147" w:rsidP="00250B34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3E6D38">
              <w:rPr>
                <w:rFonts w:ascii="TH SarabunIT?" w:hAnsi="TH SarabunIT?"/>
                <w:sz w:val="28"/>
                <w:szCs w:val="28"/>
              </w:rPr>
              <w:t xml:space="preserve">. 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ตรวจสอบความถูกต้องของหลักฐานที่ผู้แจ้งนำ 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t xml:space="preserve">    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br/>
              <w:t xml:space="preserve">    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มาแสดง</w:t>
            </w:r>
          </w:p>
          <w:p w:rsidR="009E2147" w:rsidRPr="003E6D38" w:rsidRDefault="009E2147" w:rsidP="00A4737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3E6D38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๓.๑ ตรวจสอบความถูกต้องของหลักฐานที่ผู้แจ้ง</w:t>
            </w:r>
          </w:p>
          <w:p w:rsidR="009E2147" w:rsidRPr="003E6D38" w:rsidRDefault="009E2147" w:rsidP="00A4737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นำมาแสดงกับฐานข้อมูล</w:t>
            </w:r>
          </w:p>
          <w:p w:rsidR="009E2147" w:rsidRPr="003E6D38" w:rsidRDefault="009E2147" w:rsidP="00250B34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๓.๒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จัดทำ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คำร้องตาม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(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t>31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)</w:t>
            </w:r>
          </w:p>
          <w:p w:rsidR="009E2147" w:rsidRPr="00132592" w:rsidRDefault="009E2147" w:rsidP="00250B3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</w:p>
          <w:p w:rsidR="009E2147" w:rsidRPr="00132592" w:rsidRDefault="009E2147" w:rsidP="00250B3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  <w:p w:rsidR="009E2147" w:rsidRPr="00132592" w:rsidRDefault="009E2147" w:rsidP="00250B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32592" w:rsidRDefault="009E2147" w:rsidP="00150E6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31 และใบรับแจ้ง </w:t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ท.ร.๔ ตอนหน้า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มีรายการครบถ้วน ถูกต้อง</w:t>
            </w:r>
          </w:p>
          <w:p w:rsidR="009E2147" w:rsidRPr="00132592" w:rsidRDefault="009E2147" w:rsidP="00150E64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หลักฐานเอกสารทุกรายการถูกต้องตามระเบียบฯ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ข้อ ๖๕,๖๙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6E73D5" w:rsidRDefault="009E2147" w:rsidP="006E73D5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6E73D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 w:rsidRPr="006E73D5">
              <w:rPr>
                <w:rFonts w:ascii="TH SarabunIT?" w:hAnsi="TH SarabunIT?"/>
                <w:sz w:val="28"/>
                <w:szCs w:val="28"/>
                <w:cs/>
              </w:rPr>
              <w:t>31</w:t>
            </w:r>
          </w:p>
        </w:tc>
        <w:tc>
          <w:tcPr>
            <w:tcW w:w="2410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E2147" w:rsidRDefault="009E2147" w:rsidP="00A47377">
      <w:pPr>
        <w:rPr>
          <w:sz w:val="28"/>
          <w:szCs w:val="28"/>
        </w:rPr>
      </w:pPr>
    </w:p>
    <w:p w:rsidR="009E2147" w:rsidRDefault="009E2147" w:rsidP="00A47377">
      <w:pPr>
        <w:rPr>
          <w:sz w:val="28"/>
          <w:szCs w:val="28"/>
        </w:rPr>
      </w:pPr>
    </w:p>
    <w:p w:rsidR="009E2147" w:rsidRDefault="009E2147" w:rsidP="00A47377">
      <w:pPr>
        <w:rPr>
          <w:sz w:val="28"/>
          <w:szCs w:val="28"/>
        </w:rPr>
      </w:pPr>
    </w:p>
    <w:p w:rsidR="009E2147" w:rsidRDefault="009E2147" w:rsidP="00A47377">
      <w:pPr>
        <w:rPr>
          <w:sz w:val="28"/>
          <w:szCs w:val="28"/>
        </w:rPr>
      </w:pPr>
    </w:p>
    <w:p w:rsidR="009E2147" w:rsidRDefault="009E2147" w:rsidP="00A47377">
      <w:pPr>
        <w:rPr>
          <w:sz w:val="28"/>
          <w:szCs w:val="28"/>
        </w:rPr>
      </w:pPr>
    </w:p>
    <w:p w:rsidR="009E2147" w:rsidRDefault="009E2147" w:rsidP="00A47377">
      <w:pPr>
        <w:rPr>
          <w:sz w:val="28"/>
          <w:szCs w:val="28"/>
        </w:rPr>
      </w:pPr>
    </w:p>
    <w:p w:rsidR="009E2147" w:rsidRPr="00315952" w:rsidRDefault="009E2147" w:rsidP="005D33B5">
      <w:pPr>
        <w:jc w:val="center"/>
        <w:rPr>
          <w:cs/>
        </w:rPr>
      </w:pPr>
      <w:r w:rsidRPr="00315952">
        <w:t xml:space="preserve">- </w:t>
      </w:r>
      <w:r>
        <w:rPr>
          <w:cs/>
        </w:rPr>
        <w:t>125</w:t>
      </w:r>
      <w:r w:rsidRPr="00315952">
        <w:rPr>
          <w:cs/>
        </w:rPr>
        <w:t xml:space="preserve"> -</w:t>
      </w:r>
    </w:p>
    <w:p w:rsidR="009E2147" w:rsidRPr="00B921C5" w:rsidRDefault="009E2147" w:rsidP="005D33B5"/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568"/>
        <w:gridCol w:w="1276"/>
        <w:gridCol w:w="850"/>
        <w:gridCol w:w="1134"/>
        <w:gridCol w:w="2410"/>
      </w:tblGrid>
      <w:tr w:rsidR="009E2147" w:rsidRPr="00132592"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ind w:left="-108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50E64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6" w:type="dxa"/>
          </w:tcPr>
          <w:p w:rsidR="009E2147" w:rsidRPr="00150E64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850" w:type="dxa"/>
          </w:tcPr>
          <w:p w:rsidR="009E2147" w:rsidRPr="00150E64" w:rsidRDefault="009E2147" w:rsidP="008A3E8C">
            <w:pPr>
              <w:pStyle w:val="Heading3"/>
              <w:rPr>
                <w:rFonts w:ascii="TH SarabunIT?" w:hAnsi="TH SarabunIT?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41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132592">
        <w:trPr>
          <w:trHeight w:val="4787"/>
        </w:trPr>
        <w:tc>
          <w:tcPr>
            <w:tcW w:w="540" w:type="dxa"/>
          </w:tcPr>
          <w:p w:rsidR="009E2147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</w:t>
            </w:r>
          </w:p>
        </w:tc>
        <w:tc>
          <w:tcPr>
            <w:tcW w:w="3146" w:type="dxa"/>
          </w:tcPr>
          <w:p w:rsidR="009E2147" w:rsidRPr="00132592" w:rsidRDefault="009E2147" w:rsidP="001A27A5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46" style="position:absolute;flip:x;z-index:251641344;mso-position-horizontal-relative:text;mso-position-vertical-relative:text" from="68.05pt,-.55pt" to="68.45pt,26.65pt">
                  <v:stroke endarrow="block"/>
                </v:line>
              </w:pict>
            </w:r>
            <w:r w:rsidRPr="00132592">
              <w:rPr>
                <w:sz w:val="28"/>
                <w:szCs w:val="28"/>
              </w:rPr>
              <w:t xml:space="preserve">   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oval id="_x0000_s1047" style="position:absolute;margin-left:20.15pt;margin-top:88.05pt;width:95.55pt;height:39.35pt;z-index:251639296" filled="f" fillcolor="black">
                  <v:textbox style="mso-next-textbox:#_x0000_s1047">
                    <w:txbxContent>
                      <w:p w:rsidR="009E2147" w:rsidRPr="00752B27" w:rsidRDefault="009E2147" w:rsidP="005D33B5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_x0000_s1048" style="position:absolute;flip:x;z-index:251649536" from="68.05pt,57.6pt" to="68.45pt,88pt">
                  <v:stroke endarrow="block"/>
                </v:line>
              </w:pict>
            </w:r>
            <w:r>
              <w:rPr>
                <w:noProof/>
              </w:rPr>
              <w:pict>
                <v:shape id="_x0000_s1049" type="#_x0000_t202" style="position:absolute;margin-left:20.15pt;margin-top:11.45pt;width:101.5pt;height:44.15pt;z-index:251656704">
                  <v:textbox style="mso-next-textbox:#_x0000_s1049">
                    <w:txbxContent>
                      <w:p w:rsidR="009E2147" w:rsidRDefault="009E2147" w:rsidP="00784E07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9E2147" w:rsidRPr="00547DB1" w:rsidRDefault="009E2147" w:rsidP="00784E07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50" style="position:absolute;z-index:251640320" from="207pt,324pt" to="234pt,324pt" strokecolor="white"/>
              </w:pict>
            </w:r>
            <w:r>
              <w:rPr>
                <w:noProof/>
              </w:rPr>
              <w:pict>
                <v:line id="_x0000_s1051" style="position:absolute;z-index:251638272" from="81pt,108pt" to="81pt,207pt" strokecolor="white">
                  <v:stroke endarrow="block"/>
                </v:line>
              </w:pic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150E64">
            <w:pPr>
              <w:pStyle w:val="Heading3"/>
              <w:tabs>
                <w:tab w:val="left" w:pos="317"/>
                <w:tab w:val="left" w:pos="742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.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การพิจารณาอนุญาต</w:t>
            </w:r>
          </w:p>
          <w:p w:rsidR="009E2147" w:rsidRPr="00132592" w:rsidRDefault="009E2147" w:rsidP="00150E64">
            <w:pPr>
              <w:pStyle w:val="Heading3"/>
              <w:tabs>
                <w:tab w:val="left" w:pos="317"/>
                <w:tab w:val="left" w:pos="742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กรณีอนุญาต</w:t>
            </w:r>
          </w:p>
          <w:p w:rsidR="009E2147" w:rsidRPr="00132592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๔.๑.๑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ตรวจสอบความถูกต้องของ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ท.ร.31 และใบรับแจ้ง </w:t>
            </w:r>
            <w:r w:rsidRPr="00132592">
              <w:rPr>
                <w:sz w:val="28"/>
                <w:szCs w:val="28"/>
                <w:cs/>
              </w:rPr>
              <w:t xml:space="preserve"> </w:t>
            </w:r>
          </w:p>
          <w:p w:rsidR="009E2147" w:rsidRPr="00132592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                 </w:t>
            </w:r>
            <w:r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ท.ร.๔ ตอนหน้าโดยรอ</w:t>
            </w:r>
          </w:p>
          <w:p w:rsidR="009E2147" w:rsidRPr="00132592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                 </w:t>
            </w:r>
            <w:r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การออกมรณบัตรไว้จนกว่าจะ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ทราบว่าคนตายเป็นใคร                   </w:t>
            </w:r>
          </w:p>
          <w:p w:rsidR="009E2147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๔.๑.๒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จัดเก็บ </w:t>
            </w:r>
            <w:r>
              <w:rPr>
                <w:sz w:val="28"/>
                <w:szCs w:val="28"/>
              </w:rPr>
              <w:t>(SCAN)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คำร้อง ท.ร.31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   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และเอกสารที่เกี่ยวข้อง</w:t>
            </w:r>
            <w:r w:rsidRPr="00132592">
              <w:rPr>
                <w:sz w:val="28"/>
                <w:szCs w:val="28"/>
              </w:rPr>
              <w:t xml:space="preserve">  </w:t>
            </w:r>
          </w:p>
          <w:p w:rsidR="009E2147" w:rsidRPr="00132592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4.1.3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มอบคำร้อง ท.ร.๔</w:t>
            </w:r>
            <w:r w:rsidRPr="00132592"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  <w:p w:rsidR="009E2147" w:rsidRPr="00132592" w:rsidRDefault="009E2147" w:rsidP="00150E64">
            <w:pPr>
              <w:tabs>
                <w:tab w:val="left" w:pos="317"/>
                <w:tab w:val="left" w:pos="742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๔.๒</w:t>
            </w:r>
            <w:r w:rsidRPr="00132592"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กรณีไม่อนุญาต แจ้งเหตุผลที่ไม่อาจ</w:t>
            </w:r>
          </w:p>
          <w:p w:rsidR="009E2147" w:rsidRPr="00132592" w:rsidRDefault="009E2147" w:rsidP="00150E64">
            <w:pPr>
              <w:pStyle w:val="Heading3"/>
              <w:tabs>
                <w:tab w:val="left" w:pos="317"/>
                <w:tab w:val="left" w:pos="742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ดำเนินการได้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และให้อุทธรณ์คำสั่งภายใน </w:t>
            </w:r>
          </w:p>
          <w:p w:rsidR="009E2147" w:rsidRDefault="009E2147" w:rsidP="003069F9">
            <w:pPr>
              <w:pStyle w:val="Heading3"/>
              <w:tabs>
                <w:tab w:val="left" w:pos="317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15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วัน พร้อมบันทึกในใบรับแจ้ง</w:t>
            </w:r>
            <w:r>
              <w:rPr>
                <w:rFonts w:ascii="TH SarabunIT?" w:hAnsi="TH SarabunIT?"/>
                <w:sz w:val="28"/>
                <w:szCs w:val="28"/>
              </w:rPr>
              <w:t xml:space="preserve"> </w:t>
            </w:r>
          </w:p>
          <w:p w:rsidR="009E2147" w:rsidRPr="003069F9" w:rsidRDefault="009E2147" w:rsidP="003069F9"/>
        </w:tc>
        <w:tc>
          <w:tcPr>
            <w:tcW w:w="1568" w:type="dxa"/>
          </w:tcPr>
          <w:p w:rsidR="009E2147" w:rsidRPr="00132592" w:rsidRDefault="009E2147" w:rsidP="002A5767">
            <w:pPr>
              <w:rPr>
                <w:sz w:val="28"/>
                <w:szCs w:val="28"/>
                <w:cs/>
              </w:rPr>
            </w:pPr>
            <w:r w:rsidRPr="00132592">
              <w:rPr>
                <w:sz w:val="28"/>
                <w:szCs w:val="28"/>
                <w:cs/>
              </w:rPr>
              <w:t xml:space="preserve">-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ตรวจสอบความถูกต้องของคำร้องกับหลักฐาน</w: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บันทึกผลการพิจารณาและลงลายมือชื่อนายทะเบียนใน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ท.ร.๔ ตอนหน้า</w:t>
            </w:r>
          </w:p>
        </w:tc>
        <w:tc>
          <w:tcPr>
            <w:tcW w:w="1276" w:type="dxa"/>
          </w:tcPr>
          <w:p w:rsidR="009E2147" w:rsidRDefault="009E2147" w:rsidP="00FB5F06">
            <w:pPr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ผู้แจ้งตรวจสอบ</w:t>
            </w:r>
          </w:p>
          <w:p w:rsidR="009E2147" w:rsidRDefault="009E2147" w:rsidP="00FB5F06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</w:t>
            </w:r>
          </w:p>
          <w:p w:rsidR="009E2147" w:rsidRDefault="009E2147" w:rsidP="00FB5F06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  <w:p w:rsidR="009E2147" w:rsidRPr="00132592" w:rsidRDefault="009E2147" w:rsidP="00FB5F06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ที่มีรายการถูกต้องครบถ้วน</w:t>
            </w:r>
          </w:p>
          <w:p w:rsidR="009E2147" w:rsidRPr="00132592" w:rsidRDefault="009E2147" w:rsidP="00FB5F06">
            <w:pPr>
              <w:rPr>
                <w:sz w:val="28"/>
                <w:szCs w:val="28"/>
                <w:cs/>
              </w:rPr>
            </w:pPr>
            <w:r w:rsidRPr="00132592">
              <w:rPr>
                <w:sz w:val="28"/>
                <w:szCs w:val="28"/>
              </w:rPr>
              <w:t xml:space="preserve">-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ผู้รับบริการและผู้บังคับ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บัญชา สุ่มจับเวลาการให้บริการ</w:t>
            </w:r>
          </w:p>
          <w:p w:rsidR="009E2147" w:rsidRPr="00132592" w:rsidRDefault="009E2147" w:rsidP="000972F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24156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ท.ร.๔</w:t>
            </w:r>
          </w:p>
          <w:p w:rsidR="009E2147" w:rsidRPr="00132592" w:rsidRDefault="009E2147" w:rsidP="0024156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410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</w:tbl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Default="009E2147" w:rsidP="00BB530C"/>
    <w:p w:rsidR="009E2147" w:rsidRDefault="009E2147" w:rsidP="00BB530C"/>
    <w:p w:rsidR="009E2147" w:rsidRDefault="009E2147" w:rsidP="00A47377"/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Default="009E2147" w:rsidP="005D33B5">
      <w:pPr>
        <w:jc w:val="center"/>
      </w:pPr>
    </w:p>
    <w:p w:rsidR="009E2147" w:rsidRPr="00315952" w:rsidRDefault="009E2147" w:rsidP="00315952">
      <w:pPr>
        <w:pStyle w:val="Heading3"/>
        <w:rPr>
          <w:rFonts w:ascii="TH SarabunIT?" w:hAnsi="TH SarabunIT?"/>
          <w:sz w:val="32"/>
          <w:szCs w:val="32"/>
          <w:cs/>
        </w:rPr>
      </w:pPr>
      <w:r>
        <w:rPr>
          <w:sz w:val="32"/>
          <w:szCs w:val="32"/>
          <w:cs/>
        </w:rPr>
        <w:t>- 126</w:t>
      </w:r>
      <w:r w:rsidRPr="00315952">
        <w:rPr>
          <w:sz w:val="32"/>
          <w:szCs w:val="32"/>
          <w:cs/>
        </w:rPr>
        <w:t xml:space="preserve"> -</w:t>
      </w:r>
    </w:p>
    <w:p w:rsidR="009E2147" w:rsidRPr="005E721D" w:rsidRDefault="009E2147" w:rsidP="005D33B5">
      <w:pPr>
        <w:pStyle w:val="Heading3"/>
        <w:rPr>
          <w:rFonts w:ascii="TH SarabunIT?" w:hAnsi="TH SarabunIT?"/>
          <w:b/>
          <w:bCs/>
          <w:sz w:val="32"/>
          <w:szCs w:val="32"/>
        </w:rPr>
      </w:pP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๑</w:t>
      </w:r>
      <w:r w:rsidRPr="005E721D">
        <w:rPr>
          <w:rFonts w:ascii="TH SarabunIT? (Thai)" w:hAnsi="TH SarabunIT? (Thai)" w:cs="TH SarabunIT? (Thai)"/>
          <w:b/>
          <w:bCs/>
          <w:sz w:val="32"/>
          <w:szCs w:val="32"/>
          <w:cs/>
        </w:rPr>
        <w:t>. กระบวนการ</w:t>
      </w: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ให้บริการงานทะเบียนราษฎร</w:t>
      </w:r>
    </w:p>
    <w:p w:rsidR="009E2147" w:rsidRPr="003B6116" w:rsidRDefault="009E2147" w:rsidP="003B6116">
      <w:pPr>
        <w:pStyle w:val="Heading3"/>
        <w:rPr>
          <w:rFonts w:ascii="TH SarabunIT?" w:hAnsi="TH SarabunIT?"/>
          <w:b/>
          <w:bCs/>
          <w:sz w:val="32"/>
          <w:szCs w:val="32"/>
        </w:rPr>
      </w:pPr>
      <w:r w:rsidRPr="003B6116">
        <w:rPr>
          <w:rFonts w:cs="TH SarabunIT? (Thai)"/>
          <w:sz w:val="32"/>
          <w:szCs w:val="32"/>
          <w:cs/>
        </w:rPr>
        <w:t>๑</w:t>
      </w:r>
      <w:r w:rsidRPr="003B6116">
        <w:rPr>
          <w:sz w:val="32"/>
          <w:szCs w:val="32"/>
          <w:cs/>
        </w:rPr>
        <w:t>.</w:t>
      </w:r>
      <w:r w:rsidRPr="003B6116">
        <w:rPr>
          <w:rFonts w:cs="TH SarabunIT? (Thai)"/>
          <w:sz w:val="32"/>
          <w:szCs w:val="32"/>
          <w:cs/>
        </w:rPr>
        <w:t>๕</w:t>
      </w:r>
      <w:r w:rsidRPr="003B6116">
        <w:rPr>
          <w:sz w:val="32"/>
          <w:szCs w:val="32"/>
        </w:rPr>
        <w:t xml:space="preserve">  </w:t>
      </w:r>
      <w:r w:rsidRPr="003B6116">
        <w:rPr>
          <w:rFonts w:cs="TH SarabunIT? (Thai)"/>
          <w:sz w:val="32"/>
          <w:szCs w:val="32"/>
          <w:cs/>
        </w:rPr>
        <w:t xml:space="preserve">กระบวนการย่อยการรับแจ้งการตาย </w:t>
      </w:r>
      <w:r w:rsidRPr="003B6116">
        <w:rPr>
          <w:sz w:val="32"/>
          <w:szCs w:val="32"/>
        </w:rPr>
        <w:t xml:space="preserve">&gt; </w:t>
      </w:r>
      <w:r w:rsidRPr="003B6116">
        <w:rPr>
          <w:rFonts w:cs="TH SarabunIT? (Thai)"/>
          <w:sz w:val="32"/>
          <w:szCs w:val="32"/>
          <w:cs/>
        </w:rPr>
        <w:t>๑.๕.๓ การรับแจ้งการตายกรณีมีเหตุเชื่อได้ว่ามีการตายแต่ยังไม่พบศพ</w:t>
      </w:r>
    </w:p>
    <w:p w:rsidR="009E2147" w:rsidRPr="005E721D" w:rsidRDefault="009E2147" w:rsidP="005D33B5">
      <w:pPr>
        <w:rPr>
          <w:sz w:val="16"/>
          <w:szCs w:val="16"/>
        </w:rPr>
      </w:pP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568"/>
        <w:gridCol w:w="1276"/>
        <w:gridCol w:w="850"/>
        <w:gridCol w:w="1134"/>
        <w:gridCol w:w="2410"/>
      </w:tblGrid>
      <w:tr w:rsidR="009E2147" w:rsidRPr="00132592"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ind w:left="-108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6E73D5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6" w:type="dxa"/>
          </w:tcPr>
          <w:p w:rsidR="009E2147" w:rsidRPr="006E73D5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850" w:type="dxa"/>
          </w:tcPr>
          <w:p w:rsidR="009E2147" w:rsidRPr="006E73D5" w:rsidRDefault="009E2147" w:rsidP="008A3E8C">
            <w:pPr>
              <w:pStyle w:val="Heading3"/>
              <w:rPr>
                <w:rFonts w:ascii="TH SarabunIT?" w:hAnsi="TH SarabunIT?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41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132592">
        <w:trPr>
          <w:trHeight w:val="1778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oval id="_x0000_s1052" style="position:absolute;margin-left:9.1pt;margin-top:7.45pt;width:125.75pt;height:53.8pt;z-index:251628032;mso-position-horizontal-relative:text;mso-position-vertical-relative:text" filled="f" fillcolor="black">
                  <v:textbox style="mso-next-textbox:#_x0000_s1052">
                    <w:txbxContent>
                      <w:p w:rsidR="009E2147" w:rsidRPr="00CB1019" w:rsidRDefault="009E2147" w:rsidP="004C797F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4C797F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- กดบัตรคิว</w:t>
                        </w:r>
                      </w:p>
                      <w:p w:rsidR="009E2147" w:rsidRPr="00CB1019" w:rsidRDefault="009E2147" w:rsidP="005D33B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- ตรวจ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วจสอบหลักฐาน</w:t>
                        </w:r>
                      </w:p>
                      <w:p w:rsidR="009E2147" w:rsidRPr="00CB1019" w:rsidRDefault="009E2147" w:rsidP="005D33B5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ที่จุดประชาสัมพันธ์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  <w:p w:rsidR="009E2147" w:rsidRPr="00132592" w:rsidRDefault="009E2147" w:rsidP="008A3E8C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line id="_x0000_s1053" style="position:absolute;left:0;text-align:left;z-index:251630080" from="70.15pt,47.55pt" to="71.45pt,147.3pt">
                  <v:stroke endarrow="block"/>
                </v:line>
              </w:pict>
            </w:r>
          </w:p>
        </w:tc>
        <w:tc>
          <w:tcPr>
            <w:tcW w:w="993" w:type="dxa"/>
            <w:vMerge w:val="restart"/>
          </w:tcPr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Default="009E2147" w:rsidP="004C797F">
            <w:pPr>
              <w:rPr>
                <w:sz w:val="28"/>
                <w:szCs w:val="28"/>
              </w:rPr>
            </w:pPr>
          </w:p>
          <w:p w:rsidR="009E2147" w:rsidRDefault="009E2147" w:rsidP="004C797F">
            <w:pPr>
              <w:rPr>
                <w:sz w:val="28"/>
                <w:szCs w:val="28"/>
              </w:rPr>
            </w:pPr>
          </w:p>
          <w:p w:rsidR="009E2147" w:rsidRDefault="009E2147" w:rsidP="004C797F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54" style="position:absolute;z-index:251653632" from="-4.3pt,.2pt" to="45.2pt,.2pt"/>
              </w:pict>
            </w:r>
          </w:p>
          <w:p w:rsidR="009E2147" w:rsidRPr="00132592" w:rsidRDefault="009E2147" w:rsidP="004C797F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 ชั่วโมง</w:t>
            </w:r>
          </w:p>
        </w:tc>
        <w:tc>
          <w:tcPr>
            <w:tcW w:w="3960" w:type="dxa"/>
          </w:tcPr>
          <w:p w:rsidR="009E2147" w:rsidRPr="00132592" w:rsidRDefault="009E2147" w:rsidP="006E73D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.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ตรวจสอบหลักฐานที่จุดประชาสัมพันธ์</w:t>
            </w:r>
          </w:p>
          <w:p w:rsidR="009E2147" w:rsidRPr="00132592" w:rsidRDefault="009E2147" w:rsidP="006E73D5">
            <w:pPr>
              <w:tabs>
                <w:tab w:val="left" w:pos="272"/>
                <w:tab w:val="left" w:pos="600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๑.๑</w:t>
            </w:r>
            <w:r w:rsidRPr="00132592">
              <w:rPr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</w:t>
            </w:r>
          </w:p>
          <w:p w:rsidR="009E2147" w:rsidRPr="00132592" w:rsidRDefault="009E2147" w:rsidP="006E73D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(๑)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บัตรประจำตัวผู้แจ้ง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Default="009E2147" w:rsidP="006E73D5">
            <w:pPr>
              <w:tabs>
                <w:tab w:val="left" w:pos="272"/>
                <w:tab w:val="left" w:pos="600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(๒)</w:t>
            </w:r>
            <w:r w:rsidRPr="00132592">
              <w:rPr>
                <w:sz w:val="28"/>
                <w:szCs w:val="28"/>
                <w:cs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ใบรับแจ้งการตาย ท.ร.4 ตอนหน้า</w:t>
            </w:r>
          </w:p>
          <w:p w:rsidR="009E2147" w:rsidRPr="00132592" w:rsidRDefault="009E2147" w:rsidP="006E73D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(3)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สำเนาทะเบียนบ้านที่มีชื่อคนตาย(ถ้ามี)</w:t>
            </w:r>
          </w:p>
          <w:p w:rsidR="009E2147" w:rsidRPr="00132592" w:rsidRDefault="009E2147" w:rsidP="006E73D5">
            <w:pPr>
              <w:tabs>
                <w:tab w:val="left" w:pos="272"/>
                <w:tab w:val="left" w:pos="600"/>
              </w:tabs>
              <w:rPr>
                <w:sz w:val="28"/>
                <w:szCs w:val="28"/>
                <w:cs/>
              </w:rPr>
            </w:pPr>
            <w:r w:rsidRPr="00132592">
              <w:rPr>
                <w:sz w:val="28"/>
                <w:szCs w:val="28"/>
              </w:rPr>
              <w:t xml:space="preserve">  </w:t>
            </w:r>
            <w:r w:rsidRPr="00132592">
              <w:rPr>
                <w:sz w:val="28"/>
                <w:szCs w:val="28"/>
                <w:cs/>
              </w:rPr>
              <w:t xml:space="preserve">  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4</w:t>
            </w:r>
            <w:r w:rsidRPr="00132592">
              <w:rPr>
                <w:sz w:val="28"/>
                <w:szCs w:val="28"/>
                <w:cs/>
              </w:rPr>
              <w:t>)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หลักฐานที่เกี่ยวข้องกับคนตาย (ถ้ามี)</w:t>
            </w:r>
          </w:p>
          <w:p w:rsidR="009E2147" w:rsidRPr="00132592" w:rsidRDefault="009E2147" w:rsidP="006E73D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๑.๒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กดบัตรคิว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ทะเบียนราษฎร</w: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32592" w:rsidRDefault="009E2147" w:rsidP="006E73D5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หลักฐานเอกสาร </w:t>
            </w:r>
          </w:p>
          <w:p w:rsidR="009E2147" w:rsidRPr="00132592" w:rsidRDefault="009E2147" w:rsidP="006E73D5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ครบถ้วนถูกต้องตามระเบียบฯ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>
              <w:rPr>
                <w:rFonts w:ascii="TH SarabunIT?" w:hAnsi="TH SarabunIT?"/>
                <w:sz w:val="28"/>
                <w:szCs w:val="28"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๖๖,๖๙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เจ้าหน้าที่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 </w:t>
            </w:r>
          </w:p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410" w:type="dxa"/>
            <w:vMerge w:val="restart"/>
          </w:tcPr>
          <w:p w:rsidR="009E2147" w:rsidRPr="003E6D38" w:rsidRDefault="009E2147" w:rsidP="003E6D38">
            <w:pPr>
              <w:pStyle w:val="Heading3"/>
              <w:ind w:right="176"/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ระเบียบสำนักทะเบียนกลางว่าด้วยการจัดทำทะเบียนราษฎร</w:t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พ.ศ.๒๕๓๕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3E6D38">
              <w:rPr>
                <w:rFonts w:ascii="TH SarabunIT?" w:hAnsi="TH SarabunIT?"/>
                <w:sz w:val="28"/>
                <w:szCs w:val="28"/>
                <w:cs/>
              </w:rPr>
              <w:t>(</w:t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รวมแก้ไขเพิ่มเติมถึง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ฉบับที่ ๕ พ.ศ.๒๕๕๑)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3E6D38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 ๔, ๖๖,๖๙</w:t>
            </w:r>
          </w:p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  <w:cs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  <w:tr w:rsidR="009E2147" w:rsidRPr="00132592">
        <w:trPr>
          <w:trHeight w:val="1623"/>
        </w:trPr>
        <w:tc>
          <w:tcPr>
            <w:tcW w:w="540" w:type="dxa"/>
          </w:tcPr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55" style="position:absolute;z-index:251650560;mso-position-horizontal-relative:text;mso-position-vertical-relative:text" from="73.6pt,51.3pt" to="73.6pt,91.05pt">
                  <v:stroke endarrow="block"/>
                </v:line>
              </w:pict>
            </w:r>
            <w:r>
              <w:rPr>
                <w:noProof/>
              </w:rPr>
              <w:pict>
                <v:shape id="_x0000_s1056" type="#_x0000_t202" style="position:absolute;margin-left:9.55pt;margin-top:20.25pt;width:122pt;height:30.15pt;z-index:-251687424;mso-position-horizontal-relative:text;mso-position-vertical-relative:text" wrapcoords="-142 -540 -142 21060 21742 21060 21742 -540 -142 -540">
                  <v:textbox style="mso-next-textbox:#_x0000_s1056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สอบสวน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๒. สอบสวนผู้แจ้งให้ทราบถึงมูลเหตุที่ทำให้เชื่อว่ามี</w: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การตายและความสัมพันธ์ระหว่างผู้แจ้งกับคน</w: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ตาย</w:t>
            </w:r>
          </w:p>
        </w:tc>
        <w:tc>
          <w:tcPr>
            <w:tcW w:w="1568" w:type="dxa"/>
          </w:tcPr>
          <w:p w:rsidR="009E2147" w:rsidRPr="00132592" w:rsidRDefault="009E2147" w:rsidP="006E73D5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ป.ค.๑๔</w:t>
            </w:r>
          </w:p>
        </w:tc>
        <w:tc>
          <w:tcPr>
            <w:tcW w:w="2410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  <w:tr w:rsidR="009E2147" w:rsidRPr="00132592">
        <w:trPr>
          <w:trHeight w:val="1968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</w:p>
        </w:tc>
        <w:tc>
          <w:tcPr>
            <w:tcW w:w="3146" w:type="dxa"/>
          </w:tcPr>
          <w:p w:rsidR="009E2147" w:rsidRPr="00132592" w:rsidRDefault="009E2147" w:rsidP="004E22C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line id="_x0000_s1057" style="position:absolute;flip:x;z-index:251658752;mso-position-horizontal-relative:text;mso-position-vertical-relative:text" from="73.45pt,37.75pt" to="73.6pt,140.95pt">
                  <v:stroke endarrow="classic"/>
                </v:line>
              </w:pict>
            </w:r>
            <w:r>
              <w:rPr>
                <w:noProof/>
              </w:rPr>
              <w:pict>
                <v:shape id="_x0000_s1058" type="#_x0000_t202" style="position:absolute;margin-left:16.6pt;margin-top:9.6pt;width:113.75pt;height:27.55pt;z-index:251657728;mso-position-horizontal-relative:text;mso-position-vertical-relative:text">
                  <v:textbox style="mso-next-textbox:#_x0000_s1058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250B34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.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ตรวจสอบความถูกต้องของหลักฐานที่ผู้แจ้งนำ 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</w:t>
            </w:r>
          </w:p>
          <w:p w:rsidR="009E2147" w:rsidRPr="00132592" w:rsidRDefault="009E2147" w:rsidP="00250B34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มาแสดง</w:t>
            </w:r>
          </w:p>
          <w:p w:rsidR="009E2147" w:rsidRPr="00132592" w:rsidRDefault="009E2147" w:rsidP="00A4737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.๑ ตรวจสอบความถูกต้องของหลักฐานที่ผู้แจ้ง</w:t>
            </w:r>
          </w:p>
          <w:p w:rsidR="009E2147" w:rsidRPr="00132592" w:rsidRDefault="009E2147" w:rsidP="00A4737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นำมาแสดงกับฐานข้อมูล</w:t>
            </w:r>
          </w:p>
          <w:p w:rsidR="009E2147" w:rsidRPr="00132592" w:rsidRDefault="009E2147" w:rsidP="00250B34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.๒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จัดทำคำ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(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ท.ร.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31)</w:t>
            </w:r>
          </w:p>
          <w:p w:rsidR="009E2147" w:rsidRPr="00132592" w:rsidRDefault="009E2147" w:rsidP="00250B34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</w:p>
          <w:p w:rsidR="009E2147" w:rsidRPr="00132592" w:rsidRDefault="009E2147" w:rsidP="00250B34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132592" w:rsidRDefault="009E2147" w:rsidP="0020703B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-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31 และใบรับแจ้ง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ตอนหน้า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มีรายการครบถ้วน ถูกต้อง</w:t>
            </w:r>
          </w:p>
          <w:p w:rsidR="009E2147" w:rsidRPr="00132592" w:rsidRDefault="009E2147" w:rsidP="0020703B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หลักฐานเอกสารทุกรายการถูกต้องตามระเบียบฯ ข้อ ๖๖,๖๙</w:t>
            </w:r>
          </w:p>
        </w:tc>
        <w:tc>
          <w:tcPr>
            <w:tcW w:w="1276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:rsidR="009E2147" w:rsidRPr="00132592" w:rsidRDefault="009E2147" w:rsidP="006E73D5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6E73D5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31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410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</w:tbl>
    <w:p w:rsidR="009E2147" w:rsidRPr="00132592" w:rsidRDefault="009E2147" w:rsidP="005D33B5">
      <w:pPr>
        <w:rPr>
          <w:sz w:val="28"/>
          <w:szCs w:val="28"/>
        </w:rPr>
      </w:pPr>
    </w:p>
    <w:p w:rsidR="009E2147" w:rsidRDefault="009E2147" w:rsidP="00315952">
      <w:pPr>
        <w:jc w:val="center"/>
      </w:pPr>
    </w:p>
    <w:p w:rsidR="009E2147" w:rsidRDefault="009E2147" w:rsidP="00315952">
      <w:pPr>
        <w:jc w:val="center"/>
      </w:pPr>
    </w:p>
    <w:tbl>
      <w:tblPr>
        <w:tblpPr w:leftFromText="180" w:rightFromText="180" w:vertAnchor="text" w:horzAnchor="margin" w:tblpXSpec="center" w:tblpY="722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675"/>
        <w:gridCol w:w="1276"/>
        <w:gridCol w:w="851"/>
        <w:gridCol w:w="1134"/>
        <w:gridCol w:w="2551"/>
      </w:tblGrid>
      <w:tr w:rsidR="009E2147" w:rsidRPr="00D54232">
        <w:trPr>
          <w:trHeight w:val="895"/>
        </w:trPr>
        <w:tc>
          <w:tcPr>
            <w:tcW w:w="540" w:type="dxa"/>
          </w:tcPr>
          <w:p w:rsidR="009E2147" w:rsidRPr="00132592" w:rsidRDefault="009E2147" w:rsidP="00315952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315952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315952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315952">
            <w:pPr>
              <w:ind w:left="-108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960" w:type="dxa"/>
          </w:tcPr>
          <w:p w:rsidR="009E2147" w:rsidRPr="00132592" w:rsidRDefault="009E2147" w:rsidP="00315952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5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851" w:type="dxa"/>
            <w:vAlign w:val="center"/>
          </w:tcPr>
          <w:p w:rsidR="009E2147" w:rsidRPr="00132592" w:rsidRDefault="009E2147" w:rsidP="000D373A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0D373A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551" w:type="dxa"/>
          </w:tcPr>
          <w:p w:rsidR="009E2147" w:rsidRPr="00132592" w:rsidRDefault="009E2147" w:rsidP="00315952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315952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D54232">
        <w:trPr>
          <w:trHeight w:val="6882"/>
        </w:trPr>
        <w:tc>
          <w:tcPr>
            <w:tcW w:w="540" w:type="dxa"/>
          </w:tcPr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</w:t>
            </w:r>
          </w:p>
        </w:tc>
        <w:tc>
          <w:tcPr>
            <w:tcW w:w="3146" w:type="dxa"/>
          </w:tcPr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oval id="_x0000_s1059" style="position:absolute;margin-left:30.9pt;margin-top:131.7pt;width:95.55pt;height:40.15pt;z-index:251667968;mso-position-horizontal-relative:text;mso-position-vertical-relative:text" filled="f" fillcolor="black">
                  <v:textbox style="mso-next-textbox:#_x0000_s1059">
                    <w:txbxContent>
                      <w:p w:rsidR="009E2147" w:rsidRPr="00752B27" w:rsidRDefault="009E2147" w:rsidP="00315952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มอบ</w:t>
                        </w:r>
                        <w:r>
                          <w:rPr>
                            <w:rFonts w:ascii="Angsana New" w:hAnsi="Angsana New" w:cs="TH SarabunIT? (Thai)"/>
                            <w:sz w:val="28"/>
                            <w:szCs w:val="28"/>
                            <w:cs/>
                          </w:rPr>
                          <w:t>เอกสาร</w:t>
                        </w:r>
                      </w:p>
                      <w:p w:rsidR="009E2147" w:rsidRDefault="009E2147" w:rsidP="00315952"/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_x0000_s1060" style="position:absolute;flip:x;z-index:251670016;mso-position-horizontal-relative:text;mso-position-vertical-relative:text" from="76.65pt,67.75pt" to="76.75pt,130.35pt">
                  <v:stroke endarrow="block"/>
                </v:line>
              </w:pict>
            </w:r>
            <w:r>
              <w:rPr>
                <w:noProof/>
              </w:rPr>
              <w:pict>
                <v:shape id="_x0000_s1061" type="#_x0000_t202" style="position:absolute;margin-left:28.15pt;margin-top:24.1pt;width:101.5pt;height:44.15pt;z-index:251671040;mso-position-horizontal-relative:text;mso-position-vertical-relative:text">
                  <v:textbox style="mso-next-textbox:#_x0000_s1061">
                    <w:txbxContent>
                      <w:p w:rsidR="009E2147" w:rsidRDefault="009E2147" w:rsidP="00315952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9E2147" w:rsidRPr="00547DB1" w:rsidRDefault="009E2147" w:rsidP="00315952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62" style="position:absolute;z-index:251668992;mso-position-horizontal-relative:text;mso-position-vertical-relative:text" from="75.9pt,1.65pt" to="76pt,21.65pt">
                  <v:stroke endarrow="block"/>
                </v:line>
              </w:pict>
            </w:r>
            <w:r>
              <w:rPr>
                <w:noProof/>
              </w:rPr>
              <w:pict>
                <v:line id="_x0000_s1063" style="position:absolute;z-index:251666944;mso-position-horizontal-relative:text;mso-position-vertical-relative:text" from="81pt,108pt" to="81pt,207pt" strokecolor="white">
                  <v:stroke endarrow="block"/>
                </v:line>
              </w:pict>
            </w:r>
          </w:p>
        </w:tc>
        <w:tc>
          <w:tcPr>
            <w:tcW w:w="993" w:type="dxa"/>
          </w:tcPr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662E94">
            <w:pPr>
              <w:pStyle w:val="Heading3"/>
              <w:tabs>
                <w:tab w:val="left" w:pos="283"/>
                <w:tab w:val="left" w:pos="566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 การพิจารณาอนุญาต</w:t>
            </w:r>
          </w:p>
          <w:p w:rsidR="009E2147" w:rsidRPr="00132592" w:rsidRDefault="009E2147" w:rsidP="00662E94">
            <w:pPr>
              <w:pStyle w:val="Heading3"/>
              <w:tabs>
                <w:tab w:val="left" w:pos="283"/>
                <w:tab w:val="left" w:pos="566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กรณีอนุญาต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 w:rsidRPr="00132592">
              <w:rPr>
                <w:sz w:val="28"/>
                <w:szCs w:val="28"/>
              </w:rPr>
              <w:t>.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ตรวจสอบความถูกต้องของคำร้อง    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             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ท.ร.31 และใบรับแจ้ง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</w:t>
            </w:r>
            <w:r>
              <w:rPr>
                <w:sz w:val="28"/>
                <w:szCs w:val="28"/>
                <w:cs/>
              </w:rPr>
              <w:br/>
              <w:t xml:space="preserve"> 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ตอนหน้า </w:t>
            </w:r>
          </w:p>
          <w:p w:rsidR="009E2147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๔.๑.๒</w:t>
            </w:r>
            <w:r w:rsidRPr="00132592">
              <w:rPr>
                <w:sz w:val="28"/>
                <w:szCs w:val="28"/>
              </w:rPr>
              <w:t xml:space="preserve">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จัดเก็บ </w:t>
            </w:r>
            <w:r>
              <w:rPr>
                <w:sz w:val="28"/>
                <w:szCs w:val="28"/>
              </w:rPr>
              <w:t>(SCAN)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คำร้อง ท.ร.31</w:t>
            </w:r>
          </w:p>
          <w:p w:rsidR="009E2147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  <w:t xml:space="preserve">          และเอกสารที่เกี่ยวข้อง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และเอกสารที่เกี่ยวข้อง</w:t>
            </w:r>
            <w:r w:rsidRPr="00132592">
              <w:rPr>
                <w:sz w:val="28"/>
                <w:szCs w:val="28"/>
              </w:rPr>
              <w:t xml:space="preserve">  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4.1.3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มอบคำร้อง ท.ร.๔ ตอนหน้า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>
              <w:rPr>
                <w:sz w:val="28"/>
                <w:szCs w:val="28"/>
                <w:cs/>
              </w:rPr>
              <w:t>4</w:t>
            </w:r>
            <w:r w:rsidRPr="00132592">
              <w:rPr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กรณีบุคคลที่เชื่อว่าตายมีชื่อใน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ทะเบียนบ้านของสำนักทะเบียนให้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จำหน่ายรายการในทะเบียนบ้าน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และฐานข้อมูลการทะเบียนราษฎร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 </w:t>
            </w:r>
            <w:r>
              <w:rPr>
                <w:sz w:val="28"/>
                <w:szCs w:val="28"/>
                <w:cs/>
              </w:rPr>
              <w:t xml:space="preserve">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ตามแบบ ท.ร.๙๗ โดยหมายเหตุ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ด้วยข้อความว่า </w:t>
            </w:r>
            <w:r w:rsidRPr="00132592">
              <w:rPr>
                <w:sz w:val="28"/>
                <w:szCs w:val="28"/>
              </w:rPr>
              <w:t>“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รับแจ้งการตายไว้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แต่ยังไม่พบศพ</w:t>
            </w:r>
            <w:r w:rsidRPr="00132592">
              <w:rPr>
                <w:sz w:val="28"/>
                <w:szCs w:val="28"/>
              </w:rPr>
              <w:t>”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>
              <w:rPr>
                <w:sz w:val="28"/>
                <w:szCs w:val="28"/>
                <w:cs/>
              </w:rPr>
              <w:t xml:space="preserve">5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กรณีคนตายที่ชื่อในทะเบียนบ้าน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ของสำนักทะเบียนอื่นให้แจ้งเป็น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หนังสือไปยังสำนักทะเบียนนั้นเพื่อ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จำหน่ายรายการบุคคลในทะเบียน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บ้านและฐานข้อมูลการทะเบียน</w:t>
            </w:r>
          </w:p>
          <w:p w:rsidR="009E2147" w:rsidRPr="00132592" w:rsidRDefault="009E2147" w:rsidP="00662E94">
            <w:pPr>
              <w:tabs>
                <w:tab w:val="left" w:pos="283"/>
                <w:tab w:val="left" w:pos="566"/>
                <w:tab w:val="left" w:pos="1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ราษฎร</w:t>
            </w:r>
          </w:p>
          <w:p w:rsidR="009E2147" w:rsidRPr="00132592" w:rsidRDefault="009E2147" w:rsidP="00662E94">
            <w:pPr>
              <w:pStyle w:val="Heading3"/>
              <w:tabs>
                <w:tab w:val="left" w:pos="283"/>
                <w:tab w:val="left" w:pos="566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๔.๒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กรณีไม่อนุญาต แจ้งเหตุผลที่ไม่อาจ</w:t>
            </w:r>
          </w:p>
          <w:p w:rsidR="009E2147" w:rsidRPr="00132592" w:rsidRDefault="009E2147" w:rsidP="00662E94">
            <w:pPr>
              <w:pStyle w:val="Heading3"/>
              <w:tabs>
                <w:tab w:val="left" w:pos="283"/>
                <w:tab w:val="left" w:pos="566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ดำเนินการได้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และให้อุทธรณ์คำสั่งภายใน </w:t>
            </w:r>
          </w:p>
          <w:p w:rsidR="009E2147" w:rsidRDefault="009E2147" w:rsidP="003069F9">
            <w:pPr>
              <w:pStyle w:val="Heading3"/>
              <w:tabs>
                <w:tab w:val="left" w:pos="283"/>
                <w:tab w:val="left" w:pos="566"/>
                <w:tab w:val="left" w:pos="792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15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วัน พร้อมบันทึกในใบรับแจ้ง</w:t>
            </w:r>
            <w:r>
              <w:rPr>
                <w:rFonts w:ascii="TH SarabunIT?" w:hAnsi="TH SarabunIT?"/>
                <w:sz w:val="28"/>
                <w:szCs w:val="28"/>
              </w:rPr>
              <w:t xml:space="preserve"> </w:t>
            </w:r>
          </w:p>
          <w:p w:rsidR="009E2147" w:rsidRPr="003069F9" w:rsidRDefault="009E2147" w:rsidP="003069F9"/>
        </w:tc>
        <w:tc>
          <w:tcPr>
            <w:tcW w:w="1675" w:type="dxa"/>
          </w:tcPr>
          <w:p w:rsidR="009E2147" w:rsidRPr="00132592" w:rsidRDefault="009E2147" w:rsidP="00132592">
            <w:pPr>
              <w:tabs>
                <w:tab w:val="left" w:pos="11000"/>
              </w:tabs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ตรวจสอบความถูกต้องของคำร้องกับหลักฐาน</w:t>
            </w:r>
          </w:p>
          <w:p w:rsidR="009E2147" w:rsidRPr="00132592" w:rsidRDefault="009E2147" w:rsidP="00132592">
            <w:pPr>
              <w:tabs>
                <w:tab w:val="left" w:pos="11000"/>
              </w:tabs>
              <w:rPr>
                <w:sz w:val="28"/>
                <w:szCs w:val="28"/>
                <w:cs/>
              </w:rPr>
            </w:pPr>
            <w:r w:rsidRPr="00132592">
              <w:rPr>
                <w:sz w:val="28"/>
                <w:szCs w:val="28"/>
                <w:cs/>
              </w:rPr>
              <w:t>-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บันทึกผลการพิจารณาและลงลายมือชื่อนายทะเบียนใน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ตอนหน้า </w:t>
            </w:r>
          </w:p>
          <w:p w:rsidR="009E2147" w:rsidRPr="00132592" w:rsidRDefault="009E2147" w:rsidP="00132592">
            <w:pPr>
              <w:tabs>
                <w:tab w:val="left" w:pos="11000"/>
              </w:tabs>
              <w:jc w:val="center"/>
              <w:rPr>
                <w:sz w:val="28"/>
                <w:szCs w:val="28"/>
                <w:cs/>
              </w:rPr>
            </w:pPr>
          </w:p>
          <w:p w:rsidR="009E2147" w:rsidRPr="00132592" w:rsidRDefault="009E2147" w:rsidP="00132592">
            <w:pPr>
              <w:tabs>
                <w:tab w:val="left" w:pos="11000"/>
              </w:tabs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E2147" w:rsidRDefault="009E2147" w:rsidP="00F13F6E">
            <w:pPr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ผู้แจ้งตรวจสอบ</w:t>
            </w:r>
          </w:p>
          <w:p w:rsidR="009E2147" w:rsidRDefault="009E2147" w:rsidP="00F13F6E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</w:t>
            </w:r>
          </w:p>
          <w:p w:rsidR="009E2147" w:rsidRDefault="009E2147" w:rsidP="00F13F6E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  <w:p w:rsidR="009E2147" w:rsidRPr="00132592" w:rsidRDefault="009E2147" w:rsidP="00F13F6E">
            <w:pPr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ที่มีรายการถูกต้องครบถ้วน</w:t>
            </w:r>
          </w:p>
          <w:p w:rsidR="009E2147" w:rsidRPr="00132592" w:rsidRDefault="009E2147" w:rsidP="00F13F6E">
            <w:pPr>
              <w:rPr>
                <w:sz w:val="28"/>
                <w:szCs w:val="28"/>
                <w:cs/>
              </w:rPr>
            </w:pPr>
            <w:r w:rsidRPr="00132592">
              <w:rPr>
                <w:sz w:val="28"/>
                <w:szCs w:val="28"/>
              </w:rPr>
              <w:t xml:space="preserve">-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ผู้รับบริการและผู้บังคับ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บัญชา </w:t>
            </w:r>
            <w:r>
              <w:rPr>
                <w:sz w:val="28"/>
                <w:szCs w:val="28"/>
                <w:cs/>
              </w:rPr>
              <w:t xml:space="preserve">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สุ่มจับเวลาการให้บริการ</w:t>
            </w:r>
          </w:p>
          <w:p w:rsidR="009E2147" w:rsidRPr="00132592" w:rsidRDefault="009E2147" w:rsidP="00F13F6E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Pr="00132592" w:rsidRDefault="009E2147" w:rsidP="00662E94">
            <w:pPr>
              <w:tabs>
                <w:tab w:val="left" w:pos="11000"/>
              </w:tabs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551" w:type="dxa"/>
          </w:tcPr>
          <w:p w:rsidR="009E2147" w:rsidRPr="00132592" w:rsidRDefault="009E2147" w:rsidP="00132592">
            <w:pPr>
              <w:pStyle w:val="Heading3"/>
              <w:tabs>
                <w:tab w:val="left" w:pos="11000"/>
              </w:tabs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</w:tbl>
    <w:p w:rsidR="009E2147" w:rsidRDefault="009E2147" w:rsidP="00132592">
      <w:pPr>
        <w:tabs>
          <w:tab w:val="left" w:pos="11000"/>
        </w:tabs>
        <w:jc w:val="center"/>
      </w:pPr>
      <w:r w:rsidRPr="000463B6">
        <w:t xml:space="preserve">- </w:t>
      </w:r>
      <w:r>
        <w:rPr>
          <w:cs/>
        </w:rPr>
        <w:t xml:space="preserve">127 </w:t>
      </w:r>
      <w:r w:rsidRPr="000463B6">
        <w:t>-</w:t>
      </w:r>
    </w:p>
    <w:p w:rsidR="009E2147" w:rsidRPr="00E03CC4" w:rsidRDefault="009E2147" w:rsidP="004A48F4">
      <w:pPr>
        <w:pStyle w:val="Heading3"/>
        <w:rPr>
          <w:rFonts w:ascii="TH SarabunIT?" w:hAnsi="TH SarabunIT?"/>
          <w:sz w:val="32"/>
          <w:szCs w:val="32"/>
          <w:cs/>
        </w:rPr>
      </w:pPr>
      <w:r w:rsidRPr="00E03CC4">
        <w:rPr>
          <w:rFonts w:ascii="TH SarabunIT?" w:hAnsi="TH SarabunIT?"/>
          <w:sz w:val="32"/>
          <w:szCs w:val="32"/>
          <w:cs/>
        </w:rPr>
        <w:t xml:space="preserve">- </w:t>
      </w:r>
      <w:r>
        <w:rPr>
          <w:rFonts w:ascii="TH SarabunIT?" w:hAnsi="TH SarabunIT?"/>
          <w:sz w:val="32"/>
          <w:szCs w:val="32"/>
          <w:cs/>
        </w:rPr>
        <w:t>128</w:t>
      </w:r>
      <w:r w:rsidRPr="00E03CC4">
        <w:rPr>
          <w:rFonts w:ascii="TH SarabunIT?" w:hAnsi="TH SarabunIT?"/>
          <w:sz w:val="32"/>
          <w:szCs w:val="32"/>
          <w:cs/>
        </w:rPr>
        <w:t xml:space="preserve"> -</w:t>
      </w:r>
    </w:p>
    <w:p w:rsidR="009E2147" w:rsidRPr="005E721D" w:rsidRDefault="009E2147" w:rsidP="004A48F4">
      <w:pPr>
        <w:pStyle w:val="Heading3"/>
        <w:rPr>
          <w:rFonts w:ascii="TH SarabunIT?" w:hAnsi="TH SarabunIT?"/>
          <w:b/>
          <w:bCs/>
          <w:sz w:val="32"/>
          <w:szCs w:val="32"/>
        </w:rPr>
      </w:pP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๑</w:t>
      </w:r>
      <w:r w:rsidRPr="005E721D">
        <w:rPr>
          <w:rFonts w:ascii="TH SarabunIT? (Thai)" w:hAnsi="TH SarabunIT? (Thai)" w:cs="TH SarabunIT? (Thai)"/>
          <w:b/>
          <w:bCs/>
          <w:sz w:val="32"/>
          <w:szCs w:val="32"/>
          <w:cs/>
        </w:rPr>
        <w:t>. กระบวนการ</w:t>
      </w:r>
      <w:r>
        <w:rPr>
          <w:rFonts w:ascii="TH SarabunIT? (Thai)" w:hAnsi="TH SarabunIT? (Thai)" w:cs="TH SarabunIT? (Thai)"/>
          <w:b/>
          <w:bCs/>
          <w:sz w:val="32"/>
          <w:szCs w:val="32"/>
          <w:cs/>
        </w:rPr>
        <w:t>ให้บริการงานทะเบียนราษฎร</w:t>
      </w:r>
    </w:p>
    <w:p w:rsidR="009E2147" w:rsidRPr="00800E00" w:rsidRDefault="009E2147" w:rsidP="005D33B5">
      <w:pPr>
        <w:pStyle w:val="Heading3"/>
        <w:rPr>
          <w:rFonts w:ascii="TH SarabunIT?" w:hAnsi="TH SarabunIT?"/>
          <w:b/>
          <w:bCs/>
          <w:sz w:val="28"/>
          <w:szCs w:val="28"/>
        </w:rPr>
      </w:pPr>
      <w:r w:rsidRPr="00800E00">
        <w:rPr>
          <w:rFonts w:cs="TH SarabunIT? (Thai)"/>
          <w:sz w:val="28"/>
          <w:szCs w:val="28"/>
          <w:cs/>
        </w:rPr>
        <w:t>๑</w:t>
      </w:r>
      <w:r w:rsidRPr="00800E00">
        <w:rPr>
          <w:sz w:val="28"/>
          <w:szCs w:val="28"/>
          <w:cs/>
        </w:rPr>
        <w:t>.</w:t>
      </w:r>
      <w:r>
        <w:rPr>
          <w:rFonts w:cs="TH SarabunIT? (Thai)"/>
          <w:sz w:val="28"/>
          <w:szCs w:val="28"/>
          <w:cs/>
        </w:rPr>
        <w:t>๕</w:t>
      </w:r>
      <w:r w:rsidRPr="00800E00">
        <w:rPr>
          <w:sz w:val="28"/>
          <w:szCs w:val="28"/>
        </w:rPr>
        <w:t xml:space="preserve"> </w:t>
      </w:r>
      <w:r w:rsidRPr="00800E00">
        <w:rPr>
          <w:rFonts w:cs="TH SarabunIT? (Thai)"/>
          <w:sz w:val="28"/>
          <w:szCs w:val="28"/>
          <w:cs/>
        </w:rPr>
        <w:t>กระบวนการย่อย</w:t>
      </w:r>
      <w:r>
        <w:rPr>
          <w:rFonts w:cs="TH SarabunIT? (Thai)"/>
          <w:sz w:val="28"/>
          <w:szCs w:val="28"/>
          <w:cs/>
        </w:rPr>
        <w:t>การรับแจ้งการตาย</w:t>
      </w:r>
      <w:r w:rsidRPr="00800E00">
        <w:rPr>
          <w:sz w:val="28"/>
          <w:szCs w:val="28"/>
          <w:cs/>
        </w:rPr>
        <w:t xml:space="preserve"> </w:t>
      </w:r>
      <w:r w:rsidRPr="00800E00">
        <w:rPr>
          <w:sz w:val="28"/>
          <w:szCs w:val="28"/>
        </w:rPr>
        <w:t>&gt;</w:t>
      </w:r>
      <w:r>
        <w:rPr>
          <w:sz w:val="28"/>
          <w:szCs w:val="28"/>
        </w:rPr>
        <w:t xml:space="preserve"> </w:t>
      </w:r>
      <w:r>
        <w:rPr>
          <w:rFonts w:cs="TH SarabunIT? (Thai)"/>
          <w:sz w:val="28"/>
          <w:szCs w:val="28"/>
          <w:cs/>
        </w:rPr>
        <w:t>๑.๕.๔</w:t>
      </w:r>
      <w:r w:rsidRPr="00800E00">
        <w:rPr>
          <w:sz w:val="28"/>
          <w:szCs w:val="28"/>
        </w:rPr>
        <w:t xml:space="preserve"> </w:t>
      </w:r>
      <w:r w:rsidRPr="00800E00">
        <w:rPr>
          <w:rFonts w:cs="TH SarabunIT? (Thai)"/>
          <w:sz w:val="28"/>
          <w:szCs w:val="28"/>
          <w:cs/>
        </w:rPr>
        <w:t>การรับแจ้งการตายกรณีคนที่ตายในท้องที่สำนักทะเบียนอื่น</w:t>
      </w: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507"/>
        <w:gridCol w:w="1275"/>
        <w:gridCol w:w="862"/>
        <w:gridCol w:w="1075"/>
        <w:gridCol w:w="2519"/>
      </w:tblGrid>
      <w:tr w:rsidR="009E2147" w:rsidRPr="00132592">
        <w:trPr>
          <w:trHeight w:val="946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4A48F4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4A48F4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4A48F4">
            <w:pPr>
              <w:ind w:left="-108"/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960" w:type="dxa"/>
          </w:tcPr>
          <w:p w:rsidR="009E2147" w:rsidRPr="00132592" w:rsidRDefault="009E2147" w:rsidP="004A48F4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07" w:type="dxa"/>
            <w:vAlign w:val="center"/>
          </w:tcPr>
          <w:p w:rsidR="009E2147" w:rsidRDefault="009E2147" w:rsidP="004A48F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t xml:space="preserve"> </w:t>
            </w: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5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ติดตาม/ประเมินผล</w:t>
            </w:r>
          </w:p>
        </w:tc>
        <w:tc>
          <w:tcPr>
            <w:tcW w:w="862" w:type="dxa"/>
            <w:vAlign w:val="center"/>
          </w:tcPr>
          <w:p w:rsidR="009E2147" w:rsidRPr="00132592" w:rsidRDefault="009E2147" w:rsidP="000D373A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0D373A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075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519" w:type="dxa"/>
          </w:tcPr>
          <w:p w:rsidR="009E2147" w:rsidRPr="00132592" w:rsidRDefault="009E2147" w:rsidP="004A48F4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4A48F4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132592">
        <w:trPr>
          <w:trHeight w:val="4049"/>
        </w:trPr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oval id="_x0000_s1064" style="position:absolute;margin-left:9.85pt;margin-top:10.75pt;width:125.75pt;height:53.8pt;z-index:251631104;mso-position-horizontal-relative:text;mso-position-vertical-relative:text" filled="f" fillcolor="black">
                  <v:textbox style="mso-next-textbox:#_x0000_s1064">
                    <w:txbxContent>
                      <w:p w:rsidR="009E2147" w:rsidRPr="00CB1019" w:rsidRDefault="009E2147" w:rsidP="00C45980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C45980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- กดบัตรคิว</w:t>
                        </w:r>
                      </w:p>
                      <w:p w:rsidR="009E2147" w:rsidRPr="00CB1019" w:rsidRDefault="009E2147" w:rsidP="005D33B5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5D33B5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ที่จุดประชาสัมพันธ์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  <w:p w:rsidR="009E2147" w:rsidRPr="00132592" w:rsidRDefault="009E2147" w:rsidP="008A3E8C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line id="_x0000_s1065" style="position:absolute;left:0;text-align:left;z-index:251633152" from="73.9pt,50.5pt" to="74.15pt,206.35pt">
                  <v:stroke endarrow="block"/>
                </v:line>
              </w:pict>
            </w:r>
          </w:p>
        </w:tc>
        <w:tc>
          <w:tcPr>
            <w:tcW w:w="993" w:type="dxa"/>
            <w:vMerge w:val="restart"/>
          </w:tcPr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  <w:p w:rsidR="009E2147" w:rsidRPr="006717DD" w:rsidRDefault="009E2147" w:rsidP="008A3E8C">
            <w:pPr>
              <w:jc w:val="center"/>
              <w:rPr>
                <w:sz w:val="22"/>
                <w:szCs w:val="22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66" style="position:absolute;left:0;text-align:left;z-index:251651584" from="-3.7pt,.1pt" to="45.8pt,.1pt"/>
              </w:pic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๓ ชั่วโมง </w:t>
            </w:r>
          </w:p>
        </w:tc>
        <w:tc>
          <w:tcPr>
            <w:tcW w:w="3960" w:type="dxa"/>
          </w:tcPr>
          <w:p w:rsidR="009E2147" w:rsidRPr="00132592" w:rsidRDefault="009E2147" w:rsidP="006717DD">
            <w:pPr>
              <w:pStyle w:val="Heading3"/>
              <w:tabs>
                <w:tab w:val="left" w:pos="317"/>
                <w:tab w:val="left" w:pos="600"/>
              </w:tabs>
              <w:spacing w:line="216" w:lineRule="auto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.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ตรวจสอบหลักฐานที่จุดประชาสัมพันธ์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๑.๑</w:t>
            </w:r>
            <w:r w:rsidRPr="00132592">
              <w:rPr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ตรวจสอบหลักฐาน</w:t>
            </w:r>
          </w:p>
          <w:p w:rsidR="009E2147" w:rsidRPr="00132592" w:rsidRDefault="009E2147" w:rsidP="006717DD">
            <w:pPr>
              <w:pStyle w:val="Heading3"/>
              <w:tabs>
                <w:tab w:val="left" w:pos="317"/>
                <w:tab w:val="left" w:pos="600"/>
              </w:tabs>
              <w:spacing w:line="216" w:lineRule="auto"/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/>
                <w:sz w:val="28"/>
                <w:szCs w:val="28"/>
              </w:rPr>
              <w:tab/>
            </w:r>
            <w:r>
              <w:rPr>
                <w:rFonts w:ascii="TH SarabunIT?" w:hAnsi="TH SarabunIT?"/>
                <w:sz w:val="28"/>
                <w:szCs w:val="28"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(๑)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บัตรประจำตัวผู้แจ้ง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๒)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ใบรับแจ้งการตาย ท.ร.4 ตอนหน้า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(3)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บัตรประจำตัวของคนตาย (ถ้ามี)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4</w:t>
            </w:r>
            <w:r w:rsidRPr="00132592">
              <w:rPr>
                <w:sz w:val="28"/>
                <w:szCs w:val="28"/>
                <w:cs/>
              </w:rPr>
              <w:t>)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สำเนาทะเบียนบ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้านที่มีชื่อคนตาย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(ถ้ามี)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5</w:t>
            </w:r>
            <w:r w:rsidRPr="00132592">
              <w:rPr>
                <w:sz w:val="28"/>
                <w:szCs w:val="28"/>
                <w:cs/>
              </w:rPr>
              <w:t>)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หนังสือรับรองการตายตามแบบ 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ท.ร.๔/๑ ของสถานพยาบาลที่คนตาย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เข้ารับการรักษาก่อนตาย  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6</w:t>
            </w:r>
            <w:r w:rsidRPr="00132592">
              <w:rPr>
                <w:sz w:val="28"/>
                <w:szCs w:val="28"/>
                <w:cs/>
              </w:rPr>
              <w:t>)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ผลการตรวจ ดีเอ็นเอ ที่สามารถบ่งบอก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ตัวบุคคลของคนตาย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rFonts w:ascii="TH SarabunPSK" w:hAnsi="TH SarabunPSK" w:cs="TH SarabunPSK"/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sz w:val="28"/>
                <w:szCs w:val="28"/>
                <w:cs/>
              </w:rPr>
              <w:t>(</w:t>
            </w:r>
            <w:r>
              <w:rPr>
                <w:sz w:val="28"/>
                <w:szCs w:val="28"/>
                <w:cs/>
              </w:rPr>
              <w:t>7</w:t>
            </w:r>
            <w:r w:rsidRPr="00132592">
              <w:rPr>
                <w:sz w:val="28"/>
                <w:szCs w:val="28"/>
                <w:cs/>
              </w:rPr>
              <w:t>)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พยานหลักฐานอื่น (ถ้ามี) เช่น รูปถ่าย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งานศพของคนตาย</w:t>
            </w:r>
          </w:p>
          <w:p w:rsidR="009E2147" w:rsidRPr="00132592" w:rsidRDefault="009E2147" w:rsidP="006717DD">
            <w:pPr>
              <w:tabs>
                <w:tab w:val="left" w:pos="317"/>
                <w:tab w:val="left" w:pos="600"/>
              </w:tabs>
              <w:spacing w:line="216" w:lineRule="auto"/>
              <w:rPr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๑.๒</w:t>
            </w:r>
            <w:r w:rsidRPr="00132592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กดบัตรคิว</w:t>
            </w:r>
            <w:r w:rsidRPr="00132592">
              <w:rPr>
                <w:rFonts w:ascii="TH SarabunPSK" w:hAnsi="TH SarabunPSK" w:cs="TH SarabunPSK"/>
                <w:sz w:val="28"/>
                <w:szCs w:val="28"/>
                <w:cs/>
              </w:rPr>
              <w:t>ทะเบียนราษฎร</w:t>
            </w:r>
          </w:p>
        </w:tc>
        <w:tc>
          <w:tcPr>
            <w:tcW w:w="1507" w:type="dxa"/>
          </w:tcPr>
          <w:p w:rsidR="009E2147" w:rsidRPr="00132592" w:rsidRDefault="009E2147" w:rsidP="006717DD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หลักฐานเอกสาร </w:t>
            </w:r>
          </w:p>
          <w:p w:rsidR="009E2147" w:rsidRPr="00132592" w:rsidRDefault="009E2147" w:rsidP="006717DD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ครบถ้วนถูกต้องตามระเบียบฯ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 ๖๔/๑,๖๙</w:t>
            </w:r>
          </w:p>
        </w:tc>
        <w:tc>
          <w:tcPr>
            <w:tcW w:w="1275" w:type="dxa"/>
          </w:tcPr>
          <w:p w:rsidR="009E2147" w:rsidRPr="00132592" w:rsidRDefault="009E2147" w:rsidP="006717DD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เจ้าหน้าที่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075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</w:p>
        </w:tc>
        <w:tc>
          <w:tcPr>
            <w:tcW w:w="2519" w:type="dxa"/>
            <w:vMerge w:val="restart"/>
          </w:tcPr>
          <w:p w:rsidR="009E2147" w:rsidRPr="00132592" w:rsidRDefault="009E2147" w:rsidP="006717DD">
            <w:pPr>
              <w:pStyle w:val="Heading3"/>
              <w:ind w:left="1" w:right="-108"/>
              <w:jc w:val="left"/>
              <w:rPr>
                <w:rFonts w:ascii="TH SarabunIT?" w:hAnsi="TH SarabunIT?"/>
                <w:spacing w:val="-4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ระเบียบ</w:t>
            </w: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สำนักทะเบียนกลาง</w:t>
            </w:r>
          </w:p>
          <w:p w:rsidR="009E2147" w:rsidRDefault="009E2147" w:rsidP="006717DD">
            <w:pPr>
              <w:pStyle w:val="Heading3"/>
              <w:ind w:left="1" w:right="-108"/>
              <w:jc w:val="left"/>
              <w:rPr>
                <w:rFonts w:ascii="TH SarabunIT?" w:hAnsi="TH SarabunIT?"/>
                <w:spacing w:val="-4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ว่าด้วยการจัดทำทะเบียนราษฎร พ.ศ.๒๕๓๕</w:t>
            </w:r>
          </w:p>
          <w:p w:rsidR="009E2147" w:rsidRDefault="009E2147" w:rsidP="006717DD">
            <w:pPr>
              <w:pStyle w:val="Heading3"/>
              <w:ind w:left="1" w:right="-108"/>
              <w:jc w:val="left"/>
              <w:rPr>
                <w:rFonts w:ascii="TH SarabunIT?" w:hAnsi="TH SarabunIT?"/>
                <w:spacing w:val="-4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 xml:space="preserve"> (รวมแก้ไขเพิ่มเติมถึง</w:t>
            </w:r>
          </w:p>
          <w:p w:rsidR="009E2147" w:rsidRPr="00132592" w:rsidRDefault="009E2147" w:rsidP="006717DD">
            <w:pPr>
              <w:pStyle w:val="Heading3"/>
              <w:ind w:left="1"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ฉบับที่ ๕ พ.ศ.๒๕๕๑)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Pr="00132592" w:rsidRDefault="009E2147" w:rsidP="006717DD">
            <w:pPr>
              <w:pStyle w:val="Heading3"/>
              <w:ind w:left="1"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 xml:space="preserve">ข้อ </w:t>
            </w:r>
            <w:r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 xml:space="preserve">๔, </w:t>
            </w: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๖๔/๑,</w:t>
            </w:r>
            <w:r>
              <w:rPr>
                <w:rFonts w:ascii="TH SarabunIT?" w:hAnsi="TH SarabunIT?"/>
                <w:spacing w:val="-4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๖๙</w:t>
            </w:r>
            <w:r w:rsidRPr="00132592">
              <w:rPr>
                <w:rFonts w:ascii="TH SarabunIT?" w:hAnsi="TH SarabunIT?"/>
                <w:spacing w:val="-4"/>
                <w:sz w:val="28"/>
                <w:szCs w:val="28"/>
              </w:rPr>
              <w:t xml:space="preserve"> </w:t>
            </w:r>
          </w:p>
          <w:p w:rsidR="009E2147" w:rsidRPr="00132592" w:rsidRDefault="009E2147" w:rsidP="008A3E8C">
            <w:pPr>
              <w:pStyle w:val="Heading3"/>
              <w:ind w:left="-108" w:right="-108"/>
              <w:jc w:val="thaiDistribute"/>
              <w:rPr>
                <w:rFonts w:ascii="TH SarabunIT?" w:hAnsi="TH SarabunIT?"/>
                <w:sz w:val="28"/>
                <w:szCs w:val="28"/>
                <w:cs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thaiDistribute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thaiDistribute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  <w:tr w:rsidR="009E2147" w:rsidRPr="00132592">
        <w:trPr>
          <w:trHeight w:val="1422"/>
        </w:trPr>
        <w:tc>
          <w:tcPr>
            <w:tcW w:w="540" w:type="dxa"/>
          </w:tcPr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67" style="position:absolute;z-index:251634176;mso-position-horizontal-relative:text;mso-position-vertical-relative:text" from="71.5pt,46.55pt" to="71.75pt,99.35pt">
                  <v:stroke endarrow="block"/>
                </v:line>
              </w:pict>
            </w:r>
            <w:r>
              <w:rPr>
                <w:noProof/>
              </w:rPr>
              <w:pict>
                <v:shape id="_x0000_s1068" type="#_x0000_t202" style="position:absolute;margin-left:25.4pt;margin-top:16.95pt;width:96.25pt;height:28.65pt;z-index:-251684352;mso-position-horizontal-relative:text;mso-position-vertical-relative:text" wrapcoords="-142 -540 -142 21060 21742 21060 21742 -540 -142 -540">
                  <v:textbox style="mso-next-textbox:#_x0000_s1068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สอบสวน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๒. สอบสวนผู้แจ้งและพยานบุคคลไม่น้อยกว่าสอง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คนให้ทราบข้อเท็จจริงเกี่ยวกับสาเหตุที่ไม่แจ้ง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การตายที่สำนักทะเบียนท้องที่ที่มีการตายหรือ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พบศพ ประวัติและภูมิลำเนาของคนตาย</w:t>
            </w:r>
          </w:p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cs="TH SarabunIT? (Thai)"/>
                <w:sz w:val="28"/>
                <w:szCs w:val="28"/>
                <w:cs/>
              </w:rPr>
              <w:t xml:space="preserve">    ความสัมพันธ์ระหว่างผู้แจ้งกับคนตาย</w:t>
            </w:r>
          </w:p>
        </w:tc>
        <w:tc>
          <w:tcPr>
            <w:tcW w:w="1507" w:type="dxa"/>
          </w:tcPr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075" w:type="dxa"/>
          </w:tcPr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ป.ค.๑๔</w:t>
            </w:r>
          </w:p>
        </w:tc>
        <w:tc>
          <w:tcPr>
            <w:tcW w:w="2519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  <w:tr w:rsidR="009E2147" w:rsidRPr="00132592">
        <w:trPr>
          <w:trHeight w:val="2456"/>
        </w:trPr>
        <w:tc>
          <w:tcPr>
            <w:tcW w:w="540" w:type="dxa"/>
          </w:tcPr>
          <w:p w:rsidR="009E2147" w:rsidRPr="00132592" w:rsidRDefault="009E2147" w:rsidP="004A48F4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</w:p>
        </w:tc>
        <w:tc>
          <w:tcPr>
            <w:tcW w:w="3146" w:type="dxa"/>
          </w:tcPr>
          <w:p w:rsidR="009E2147" w:rsidRPr="00132592" w:rsidRDefault="009E2147" w:rsidP="00A47377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line id="_x0000_s1069" style="position:absolute;z-index:251660800;mso-position-horizontal-relative:text;mso-position-vertical-relative:text" from="72.05pt,52.75pt" to="73.15pt,138.35pt">
                  <v:stroke endarrow="block"/>
                </v:line>
              </w:pict>
            </w:r>
            <w:r>
              <w:rPr>
                <w:noProof/>
              </w:rPr>
              <w:pict>
                <v:shape id="_x0000_s1070" type="#_x0000_t202" style="position:absolute;margin-left:13.85pt;margin-top:19.4pt;width:113.75pt;height:31.85pt;z-index:251659776;mso-position-horizontal-relative:text;mso-position-vertical-relative:text">
                  <v:textbox style="mso-next-textbox:#_x0000_s1070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3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Pr="00132592" w:rsidRDefault="009E2147" w:rsidP="00A83695">
            <w:pPr>
              <w:pStyle w:val="BodyText2"/>
              <w:spacing w:line="216" w:lineRule="auto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cs="TH SarabunIT? (Thai)"/>
                <w:sz w:val="28"/>
                <w:szCs w:val="28"/>
                <w:cs/>
              </w:rPr>
              <w:t>๓</w:t>
            </w:r>
            <w:r w:rsidRPr="00132592">
              <w:rPr>
                <w:sz w:val="28"/>
                <w:szCs w:val="28"/>
              </w:rPr>
              <w:t xml:space="preserve">.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ตรวจสอบความถูกต้องของหลักฐานที่ผู้แจ้งนำ มาแสดง</w:t>
            </w:r>
          </w:p>
          <w:p w:rsidR="009E2147" w:rsidRPr="00132592" w:rsidRDefault="009E2147" w:rsidP="00A83695">
            <w:pPr>
              <w:pStyle w:val="BodyText2"/>
              <w:spacing w:line="216" w:lineRule="auto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.๑ ตรวจสอบความถูกต้องของหลักฐานที่ผู้แจ้ง</w:t>
            </w:r>
          </w:p>
          <w:p w:rsidR="009E2147" w:rsidRPr="00132592" w:rsidRDefault="009E2147" w:rsidP="00A83695">
            <w:pPr>
              <w:pStyle w:val="BodyText2"/>
              <w:spacing w:line="216" w:lineRule="auto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นำมาแสดงกับฐานข้อมูล</w:t>
            </w:r>
          </w:p>
          <w:p w:rsidR="009E2147" w:rsidRPr="00132592" w:rsidRDefault="009E2147" w:rsidP="003069F9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.๒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จัดทำคำ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(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ท.ร.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31)</w:t>
            </w:r>
          </w:p>
          <w:p w:rsidR="009E2147" w:rsidRPr="00132592" w:rsidRDefault="009E2147" w:rsidP="00A83695">
            <w:pPr>
              <w:pStyle w:val="BodyText2"/>
              <w:spacing w:line="216" w:lineRule="auto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250B34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</w:p>
          <w:p w:rsidR="009E2147" w:rsidRPr="003B6116" w:rsidRDefault="009E2147" w:rsidP="00250B34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</w:p>
        </w:tc>
        <w:tc>
          <w:tcPr>
            <w:tcW w:w="1507" w:type="dxa"/>
          </w:tcPr>
          <w:p w:rsidR="009E2147" w:rsidRPr="00132592" w:rsidRDefault="009E2147" w:rsidP="00A83695">
            <w:pPr>
              <w:pStyle w:val="Heading3"/>
              <w:spacing w:line="216" w:lineRule="auto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-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D25D5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31 และใบรับแจ้ง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ท.ร.๔ ตอนหน้า </w:t>
            </w:r>
            <w:r>
              <w:rPr>
                <w:rFonts w:ascii="TH SarabunIT?" w:hAnsi="TH SarabunIT?"/>
                <w:sz w:val="28"/>
                <w:szCs w:val="28"/>
                <w:cs/>
              </w:rPr>
              <w:br/>
            </w:r>
            <w:r w:rsidRPr="00A83695">
              <w:rPr>
                <w:rFonts w:ascii="TH SarabunIT? (Thai)" w:hAnsi="TH SarabunIT? (Thai)" w:cs="TH SarabunIT? (Thai)"/>
                <w:spacing w:val="-4"/>
                <w:sz w:val="28"/>
                <w:szCs w:val="28"/>
                <w:cs/>
              </w:rPr>
              <w:t>มีรายการครบถ้วน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ถูกต้อง</w:t>
            </w:r>
          </w:p>
          <w:p w:rsidR="009E2147" w:rsidRPr="00132592" w:rsidRDefault="009E2147" w:rsidP="00A83695">
            <w:pPr>
              <w:spacing w:line="216" w:lineRule="auto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-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หลักฐานเอกสารทุกรายการถูกต้องตามระเบียบฯ 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 ๖๔/๑,๖๙</w:t>
            </w:r>
          </w:p>
        </w:tc>
        <w:tc>
          <w:tcPr>
            <w:tcW w:w="1275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>-</w:t>
            </w:r>
          </w:p>
        </w:tc>
        <w:tc>
          <w:tcPr>
            <w:tcW w:w="862" w:type="dxa"/>
          </w:tcPr>
          <w:p w:rsidR="009E2147" w:rsidRPr="00132592" w:rsidRDefault="009E2147" w:rsidP="008A3E8C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075" w:type="dxa"/>
          </w:tcPr>
          <w:p w:rsidR="009E2147" w:rsidRPr="00132592" w:rsidRDefault="009E2147" w:rsidP="006717DD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ท.ร.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31</w:t>
            </w:r>
          </w:p>
        </w:tc>
        <w:tc>
          <w:tcPr>
            <w:tcW w:w="2519" w:type="dxa"/>
            <w:vMerge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</w:tbl>
    <w:p w:rsidR="009E2147" w:rsidRDefault="009E2147" w:rsidP="00E13C82"/>
    <w:p w:rsidR="009E2147" w:rsidRPr="000463B6" w:rsidRDefault="009E2147" w:rsidP="005D33B5">
      <w:pPr>
        <w:jc w:val="center"/>
        <w:rPr>
          <w:cs/>
        </w:rPr>
      </w:pPr>
      <w:r w:rsidRPr="000463B6">
        <w:t xml:space="preserve">- </w:t>
      </w:r>
      <w:r>
        <w:rPr>
          <w:cs/>
        </w:rPr>
        <w:t xml:space="preserve">129 </w:t>
      </w:r>
      <w:r w:rsidRPr="000463B6">
        <w:t>-</w:t>
      </w:r>
    </w:p>
    <w:p w:rsidR="009E2147" w:rsidRPr="000463B6" w:rsidRDefault="009E2147" w:rsidP="005D33B5"/>
    <w:tbl>
      <w:tblPr>
        <w:tblW w:w="159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146"/>
        <w:gridCol w:w="993"/>
        <w:gridCol w:w="3960"/>
        <w:gridCol w:w="1568"/>
        <w:gridCol w:w="1276"/>
        <w:gridCol w:w="850"/>
        <w:gridCol w:w="1134"/>
        <w:gridCol w:w="2475"/>
      </w:tblGrid>
      <w:tr w:rsidR="009E2147" w:rsidRPr="00132592">
        <w:tc>
          <w:tcPr>
            <w:tcW w:w="54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</w:rPr>
              <w:t xml:space="preserve">                                     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ind w:left="-108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960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8" w:type="dxa"/>
          </w:tcPr>
          <w:p w:rsidR="009E2147" w:rsidRPr="006717DD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276" w:type="dxa"/>
          </w:tcPr>
          <w:p w:rsidR="009E2147" w:rsidRPr="006717DD" w:rsidRDefault="009E2147" w:rsidP="008A3E8C">
            <w:pPr>
              <w:jc w:val="center"/>
              <w:rPr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ติดตาม/ประเมินผล</w:t>
            </w:r>
          </w:p>
        </w:tc>
        <w:tc>
          <w:tcPr>
            <w:tcW w:w="850" w:type="dxa"/>
          </w:tcPr>
          <w:p w:rsidR="009E2147" w:rsidRPr="006717DD" w:rsidRDefault="009E2147" w:rsidP="008A3E8C">
            <w:pPr>
              <w:pStyle w:val="Heading3"/>
              <w:rPr>
                <w:rFonts w:ascii="TH SarabunIT?" w:hAnsi="TH SarabunIT?"/>
                <w:sz w:val="18"/>
                <w:szCs w:val="18"/>
              </w:rPr>
            </w:pP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132592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134" w:type="dxa"/>
            <w:vAlign w:val="center"/>
          </w:tcPr>
          <w:p w:rsidR="009E2147" w:rsidRPr="00132592" w:rsidRDefault="009E2147" w:rsidP="000D373A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แบบฟอร์ม/บันทึก</w:t>
            </w:r>
          </w:p>
        </w:tc>
        <w:tc>
          <w:tcPr>
            <w:tcW w:w="2475" w:type="dxa"/>
          </w:tcPr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เอกสารอ้างอิง</w:t>
            </w: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132592">
        <w:trPr>
          <w:trHeight w:val="4787"/>
        </w:trPr>
        <w:tc>
          <w:tcPr>
            <w:tcW w:w="540" w:type="dxa"/>
          </w:tcPr>
          <w:p w:rsidR="009E2147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8A3E8C">
            <w:pPr>
              <w:pStyle w:val="Heading3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</w:t>
            </w:r>
          </w:p>
        </w:tc>
        <w:tc>
          <w:tcPr>
            <w:tcW w:w="3146" w:type="dxa"/>
          </w:tcPr>
          <w:p w:rsidR="009E2147" w:rsidRPr="00132592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noProof/>
              </w:rPr>
              <w:pict>
                <v:line id="_x0000_s1071" style="position:absolute;z-index:251677184;mso-position-horizontal-relative:text;mso-position-vertical-relative:text" from="81.65pt,.2pt" to="81.75pt,20.2pt">
                  <v:stroke endarrow="block"/>
                </v:line>
              </w:pict>
            </w:r>
            <w:r>
              <w:rPr>
                <w:noProof/>
              </w:rPr>
              <w:pict>
                <v:line id="_x0000_s1072" style="position:absolute;z-index:251672064;mso-position-horizontal-relative:text;mso-position-vertical-relative:text" from="84.85pt,144.4pt" to="84.85pt,243.4pt" strokecolor="white">
                  <v:stroke endarrow="block"/>
                </v:line>
              </w:pict>
            </w:r>
            <w:r>
              <w:rPr>
                <w:noProof/>
              </w:rPr>
              <w:pict>
                <v:line id="_x0000_s1073" style="position:absolute;z-index:251676160;mso-position-horizontal-relative:text;mso-position-vertical-relative:text" from="207pt,324pt" to="234pt,324pt" strokecolor="white"/>
              </w:pic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4" type="#_x0000_t202" style="position:absolute;margin-left:33.4pt;margin-top:3.6pt;width:101.5pt;height:44.15pt;z-index:251681280">
                  <v:textbox style="mso-next-textbox:#_x0000_s1074">
                    <w:txbxContent>
                      <w:p w:rsidR="009E2147" w:rsidRDefault="009E2147" w:rsidP="004A48F4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9E2147" w:rsidRPr="00547DB1" w:rsidRDefault="009E2147" w:rsidP="004A48F4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75" style="position:absolute;z-index:251680256" from="82.8pt,12.3pt" to="82.8pt,48.65pt">
                  <v:stroke endarrow="block"/>
                </v:line>
              </w:pic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6" type="#_x0000_t202" style="position:absolute;margin-left:41.65pt;margin-top:13.1pt;width:81.25pt;height:27.5pt;z-index:251675136">
                  <v:textbox style="mso-next-textbox:#_x0000_s1076">
                    <w:txbxContent>
                      <w:p w:rsidR="009E2147" w:rsidRPr="00547DB1" w:rsidRDefault="009E2147" w:rsidP="005D33B5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 w:rsidRPr="00C67569">
                          <w:rPr>
                            <w:rFonts w:ascii="TH SarabunIT?" w:hAnsi="TH SarabunIT?"/>
                            <w:cs/>
                          </w:rPr>
                          <w:t xml:space="preserve">  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พิมพ์มรณบัตร</w:t>
                        </w:r>
                      </w:p>
                    </w:txbxContent>
                  </v:textbox>
                </v:shape>
              </w:pict>
            </w: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  <w:p w:rsidR="009E2147" w:rsidRPr="00132592" w:rsidRDefault="009E2147" w:rsidP="008A3E8C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77" style="position:absolute;left:0;text-align:left;z-index:251673088" from="82.35pt,4.8pt" to="82.35pt,18.95pt">
                  <v:stroke endarrow="block"/>
                </v:line>
              </w:pict>
            </w:r>
          </w:p>
          <w:p w:rsidR="009E2147" w:rsidRPr="00132592" w:rsidRDefault="009E2147" w:rsidP="008A3E8C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shape id="_x0000_s1078" type="#_x0000_t202" style="position:absolute;left:0;text-align:left;margin-left:40.35pt;margin-top:2.2pt;width:90.5pt;height:27.5pt;z-index:251678208">
                  <v:textbox style="mso-next-textbox:#_x0000_s1078">
                    <w:txbxContent>
                      <w:p w:rsidR="009E2147" w:rsidRPr="00547DB1" w:rsidRDefault="009E2147" w:rsidP="005D33B5">
                        <w:pPr>
                          <w:pStyle w:val="BodyText2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 w:rsidRPr="00C67569">
                          <w:rPr>
                            <w:rFonts w:ascii="TH SarabunIT?" w:hAnsi="TH SarabunIT?"/>
                            <w:cs/>
                          </w:rPr>
                          <w:t xml:space="preserve">  </w:t>
                        </w: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เก็บค่าธรรมเนียม</w:t>
                        </w:r>
                      </w:p>
                    </w:txbxContent>
                  </v:textbox>
                </v:shape>
              </w:pict>
            </w:r>
          </w:p>
          <w:p w:rsidR="009E2147" w:rsidRPr="00132592" w:rsidRDefault="009E2147" w:rsidP="008A3E8C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line id="_x0000_s1079" style="position:absolute;left:0;text-align:left;z-index:251679232" from="83.85pt,11.75pt" to="83.85pt,27.55pt">
                  <v:stroke endarrow="block"/>
                </v:line>
              </w:pict>
            </w:r>
          </w:p>
          <w:p w:rsidR="009E2147" w:rsidRPr="00132592" w:rsidRDefault="009E2147" w:rsidP="008A3E8C">
            <w:pPr>
              <w:jc w:val="right"/>
              <w:rPr>
                <w:sz w:val="28"/>
                <w:szCs w:val="28"/>
              </w:rPr>
            </w:pPr>
            <w:r>
              <w:rPr>
                <w:noProof/>
              </w:rPr>
              <w:pict>
                <v:oval id="_x0000_s1080" style="position:absolute;left:0;text-align:left;margin-left:35.85pt;margin-top:10.95pt;width:99.25pt;height:38.3pt;z-index:251674112" filled="f" fillcolor="black">
                  <v:textbox style="mso-next-textbox:#_x0000_s1080">
                    <w:txbxContent>
                      <w:p w:rsidR="009E2147" w:rsidRPr="00752B27" w:rsidRDefault="009E2147" w:rsidP="005D33B5">
                        <w:pPr>
                          <w:jc w:val="center"/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</w:tc>
        <w:tc>
          <w:tcPr>
            <w:tcW w:w="993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3960" w:type="dxa"/>
          </w:tcPr>
          <w:p w:rsidR="009E2147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A8369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 การพิจารณาอนุญาต</w:t>
            </w:r>
          </w:p>
          <w:p w:rsidR="009E2147" w:rsidRPr="00132592" w:rsidRDefault="009E2147" w:rsidP="00A8369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กรณีอนุญาต</w:t>
            </w:r>
          </w:p>
          <w:p w:rsidR="009E2147" w:rsidRDefault="009E2147" w:rsidP="00A83695">
            <w:pPr>
              <w:tabs>
                <w:tab w:val="left" w:pos="272"/>
                <w:tab w:val="left" w:pos="600"/>
              </w:tabs>
              <w:rPr>
                <w:w w:val="90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๔.๑.๑</w:t>
            </w:r>
            <w:r w:rsidRPr="00132592">
              <w:rPr>
                <w:w w:val="90"/>
                <w:sz w:val="28"/>
                <w:szCs w:val="28"/>
              </w:rPr>
              <w:t xml:space="preserve"> </w:t>
            </w:r>
            <w:r>
              <w:rPr>
                <w:rFonts w:ascii="TH SarabunIT? (Thai)" w:hAnsi="TH SarabunIT? (Thai)" w:cs="TH SarabunIT? (Thai)"/>
                <w:w w:val="90"/>
                <w:sz w:val="28"/>
                <w:szCs w:val="28"/>
                <w:cs/>
              </w:rPr>
              <w:t xml:space="preserve">ตรวจสอบความถูกต้องของคำร้อง </w:t>
            </w:r>
            <w:r>
              <w:rPr>
                <w:w w:val="90"/>
                <w:sz w:val="28"/>
                <w:szCs w:val="28"/>
                <w:cs/>
              </w:rPr>
              <w:br/>
            </w: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w w:val="90"/>
                <w:sz w:val="28"/>
                <w:szCs w:val="28"/>
                <w:cs/>
              </w:rPr>
              <w:tab/>
              <w:t xml:space="preserve">        ท.ร.31 และใบรับแจ้ง ทร.๔ ตอนหน้า</w:t>
            </w:r>
          </w:p>
          <w:p w:rsidR="009E2147" w:rsidRDefault="009E2147" w:rsidP="00A83695">
            <w:pPr>
              <w:tabs>
                <w:tab w:val="left" w:pos="272"/>
                <w:tab w:val="left" w:pos="600"/>
              </w:tabs>
              <w:rPr>
                <w:w w:val="90"/>
                <w:sz w:val="28"/>
                <w:szCs w:val="28"/>
              </w:rPr>
            </w:pPr>
            <w:r>
              <w:rPr>
                <w:w w:val="90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w w:val="90"/>
                <w:sz w:val="28"/>
                <w:szCs w:val="28"/>
                <w:cs/>
              </w:rPr>
              <w:t xml:space="preserve">๔.๑.๒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จัดเก็บ </w:t>
            </w:r>
            <w:r>
              <w:rPr>
                <w:sz w:val="28"/>
                <w:szCs w:val="28"/>
              </w:rPr>
              <w:t>(SCAN)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คำร้อง ท.ร.31 </w:t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และเอกสารที่เกี่ยวข้อง</w:t>
            </w:r>
            <w:r w:rsidRPr="00132592">
              <w:rPr>
                <w:sz w:val="28"/>
                <w:szCs w:val="28"/>
              </w:rPr>
              <w:t xml:space="preserve">  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w w:val="90"/>
                <w:sz w:val="28"/>
                <w:szCs w:val="28"/>
              </w:rPr>
            </w:pP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rFonts w:cs="Angsana New"/>
                <w:w w:val="90"/>
                <w:sz w:val="28"/>
                <w:szCs w:val="28"/>
                <w:cs/>
              </w:rPr>
              <w:tab/>
            </w:r>
            <w:r>
              <w:rPr>
                <w:w w:val="90"/>
                <w:sz w:val="28"/>
                <w:szCs w:val="28"/>
                <w:cs/>
              </w:rPr>
              <w:t xml:space="preserve">4.1.3 </w:t>
            </w:r>
            <w:r w:rsidRPr="00132592">
              <w:rPr>
                <w:rFonts w:ascii="TH SarabunIT? (Thai)" w:hAnsi="TH SarabunIT? (Thai)" w:cs="TH SarabunIT? (Thai)"/>
                <w:w w:val="90"/>
                <w:sz w:val="28"/>
                <w:szCs w:val="28"/>
                <w:cs/>
              </w:rPr>
              <w:t xml:space="preserve">พิมพ์มรณบัตรและให้ผู้แจ้งลงลายมือชื่อ    </w:t>
            </w:r>
          </w:p>
          <w:p w:rsidR="009E2147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๔๑.</w:t>
            </w:r>
            <w:r>
              <w:rPr>
                <w:sz w:val="28"/>
                <w:szCs w:val="28"/>
                <w:cs/>
              </w:rPr>
              <w:t>4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ตรวจสอบความถูกต้องของมรณบัตร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  <w:t xml:space="preserve">4.1.5 จัดเก็บ </w:t>
            </w:r>
            <w:r>
              <w:rPr>
                <w:sz w:val="28"/>
                <w:szCs w:val="28"/>
              </w:rPr>
              <w:t>(SCAN)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มรณบัตร </w:t>
            </w:r>
            <w:r w:rsidRPr="00132592">
              <w:rPr>
                <w:sz w:val="28"/>
                <w:szCs w:val="28"/>
                <w:cs/>
              </w:rPr>
              <w:t xml:space="preserve">                   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</w:t>
            </w:r>
            <w:r w:rsidRPr="0013259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cs/>
              </w:rPr>
              <w:t>6</w:t>
            </w:r>
            <w:r w:rsidRPr="00132592">
              <w:rPr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จำหน่ายชื่อออกจากทะเบียนบ้าน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หรือทะเบียนประวัติ (กรณีผู้ตาย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 xml:space="preserve">         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มีชื่ออยู่ในเขตท้องที่)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>
              <w:rPr>
                <w:sz w:val="28"/>
                <w:szCs w:val="28"/>
                <w:cs/>
              </w:rPr>
              <w:t>7</w:t>
            </w:r>
            <w:r w:rsidRPr="00132592">
              <w:rPr>
                <w:sz w:val="28"/>
                <w:szCs w:val="28"/>
              </w:rPr>
              <w:t xml:space="preserve">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มอบมรณบัตร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>
              <w:rPr>
                <w:sz w:val="28"/>
                <w:szCs w:val="28"/>
                <w:cs/>
              </w:rPr>
              <w:t xml:space="preserve">8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เก็บค่าธรรมเนียม ๒๐ บาท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  <w:cs/>
              </w:rPr>
              <w:tab/>
            </w:r>
            <w:r>
              <w:rPr>
                <w:rFonts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๔.๑.</w:t>
            </w:r>
            <w:r>
              <w:rPr>
                <w:sz w:val="28"/>
                <w:szCs w:val="28"/>
                <w:cs/>
              </w:rPr>
              <w:t>9</w:t>
            </w:r>
            <w:r w:rsidRPr="00132592">
              <w:rPr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ส่งมรณบัตรตอนที่ ๒ ไปยังสำนัก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         ทะเบียนที่ผู้ตายมีชื่อในทะเบียน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         บ้านหรือทะเบียนประวัติเพื่อ</w:t>
            </w:r>
          </w:p>
          <w:p w:rsidR="009E2147" w:rsidRPr="00132592" w:rsidRDefault="009E2147" w:rsidP="00A83695">
            <w:pPr>
              <w:tabs>
                <w:tab w:val="left" w:pos="272"/>
                <w:tab w:val="left" w:pos="600"/>
              </w:tabs>
              <w:rPr>
                <w:w w:val="95"/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 xml:space="preserve">                   </w:t>
            </w:r>
            <w:r w:rsidRPr="00132592">
              <w:rPr>
                <w:rFonts w:ascii="TH SarabunIT? (Thai)" w:hAnsi="TH SarabunIT? (Thai)" w:cs="TH SarabunIT? (Thai)"/>
                <w:w w:val="95"/>
                <w:sz w:val="28"/>
                <w:szCs w:val="28"/>
                <w:cs/>
              </w:rPr>
              <w:t xml:space="preserve">จำหน่าย(กรณีผู้ตายมีชื่อในท้องที่อื่น) </w:t>
            </w:r>
          </w:p>
          <w:p w:rsidR="009E2147" w:rsidRPr="00132592" w:rsidRDefault="009E2147" w:rsidP="00A8369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 w:cs="Angsana New"/>
                <w:sz w:val="28"/>
                <w:szCs w:val="28"/>
                <w:cs/>
              </w:rPr>
              <w:tab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๔.๒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กรณีไม่อนุญาต แจ้งเหตุผลที่ไม่อาจ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</w:p>
          <w:p w:rsidR="009E2147" w:rsidRPr="00132592" w:rsidRDefault="009E2147" w:rsidP="00A83695">
            <w:pPr>
              <w:pStyle w:val="Heading3"/>
              <w:tabs>
                <w:tab w:val="left" w:pos="272"/>
                <w:tab w:val="left" w:pos="6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    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ดำเนินการได้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และให้อุทธรณ์คำสั่งภายใน 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 </w:t>
            </w:r>
          </w:p>
          <w:p w:rsidR="009E2147" w:rsidRDefault="009E2147" w:rsidP="003069F9">
            <w:pPr>
              <w:pStyle w:val="Heading3"/>
              <w:tabs>
                <w:tab w:val="left" w:pos="283"/>
                <w:tab w:val="left" w:pos="566"/>
                <w:tab w:val="left" w:pos="792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         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15</w:t>
            </w:r>
            <w:r w:rsidRPr="00132592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วัน พร้อมบันทึกในคำร้อง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Pr="003069F9" w:rsidRDefault="009E2147" w:rsidP="003069F9"/>
        </w:tc>
        <w:tc>
          <w:tcPr>
            <w:tcW w:w="1568" w:type="dxa"/>
          </w:tcPr>
          <w:p w:rsidR="009E2147" w:rsidRDefault="009E2147" w:rsidP="000972FF">
            <w:pPr>
              <w:rPr>
                <w:sz w:val="28"/>
                <w:szCs w:val="28"/>
              </w:rPr>
            </w:pPr>
          </w:p>
          <w:p w:rsidR="009E2147" w:rsidRPr="00132592" w:rsidRDefault="009E2147" w:rsidP="000972FF">
            <w:pPr>
              <w:rPr>
                <w:sz w:val="28"/>
                <w:szCs w:val="28"/>
                <w:cs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- ท.ร.๔ 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ตอนหน้า 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มีความครบถ้วน ถูกต้อง</w:t>
            </w:r>
          </w:p>
          <w:p w:rsidR="009E2147" w:rsidRPr="00132592" w:rsidRDefault="009E2147" w:rsidP="000972FF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มีการลงลายมือชื่อนายทะเบียนในคำร้อง</w:t>
            </w:r>
            <w:r>
              <w:rPr>
                <w:sz w:val="28"/>
                <w:szCs w:val="28"/>
                <w:cs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ทร.๔ 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 และมรณบัตร</w:t>
            </w:r>
            <w:r w:rsidRPr="00132592">
              <w:rPr>
                <w:sz w:val="28"/>
                <w:szCs w:val="28"/>
                <w:cs/>
              </w:rPr>
              <w:t xml:space="preserve"> </w:t>
            </w:r>
          </w:p>
          <w:p w:rsidR="009E2147" w:rsidRPr="00132592" w:rsidRDefault="009E2147" w:rsidP="000972FF">
            <w:pPr>
              <w:rPr>
                <w:sz w:val="28"/>
                <w:szCs w:val="28"/>
                <w:cs/>
              </w:rPr>
            </w:pPr>
          </w:p>
          <w:p w:rsidR="009E2147" w:rsidRPr="00132592" w:rsidRDefault="009E2147" w:rsidP="008A3E8C">
            <w:pPr>
              <w:jc w:val="center"/>
              <w:rPr>
                <w:sz w:val="28"/>
                <w:szCs w:val="28"/>
                <w:cs/>
              </w:rPr>
            </w:pPr>
          </w:p>
          <w:p w:rsidR="009E2147" w:rsidRPr="00132592" w:rsidRDefault="009E2147" w:rsidP="008A3E8C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>-</w:t>
            </w:r>
            <w:r w:rsidRPr="0072255C">
              <w:rPr>
                <w:rFonts w:ascii="TH SarabunIT? (Thai)" w:hAnsi="TH SarabunIT? (Thai)" w:cs="TH SarabunIT? (Thai)"/>
                <w:spacing w:val="-10"/>
                <w:sz w:val="28"/>
                <w:szCs w:val="28"/>
                <w:cs/>
              </w:rPr>
              <w:t>ผู้แจ้งตรวจสอบ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</w:p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มรณ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ให้</w:t>
            </w:r>
          </w:p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ถูกต้อง</w:t>
            </w:r>
          </w:p>
          <w:p w:rsidR="009E2147" w:rsidRPr="00A82E16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ครบถ้วน</w:t>
            </w:r>
          </w:p>
          <w:p w:rsidR="009E2147" w:rsidRDefault="009E2147" w:rsidP="00F13F6E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-ผู้รับบริการและ</w:t>
            </w:r>
          </w:p>
          <w:p w:rsidR="009E2147" w:rsidRDefault="009E2147" w:rsidP="00F13F6E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ผู้บังคับบัญชา</w:t>
            </w:r>
          </w:p>
          <w:p w:rsidR="009E2147" w:rsidRPr="00A82E16" w:rsidRDefault="009E2147" w:rsidP="00F13F6E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สุ่มจับเวลาการให้บริการ</w:t>
            </w:r>
          </w:p>
          <w:p w:rsidR="009E2147" w:rsidRDefault="009E2147" w:rsidP="00F13F6E">
            <w:pPr>
              <w:rPr>
                <w:sz w:val="28"/>
                <w:szCs w:val="28"/>
              </w:rPr>
            </w:pPr>
          </w:p>
          <w:p w:rsidR="009E2147" w:rsidRPr="00132592" w:rsidRDefault="009E2147" w:rsidP="00F13F6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850" w:type="dxa"/>
          </w:tcPr>
          <w:p w:rsidR="009E2147" w:rsidRDefault="009E2147" w:rsidP="00A83695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132592" w:rsidRDefault="009E2147" w:rsidP="00A83695">
            <w:pPr>
              <w:pStyle w:val="Heading3"/>
              <w:ind w:right="-108"/>
              <w:rPr>
                <w:rFonts w:ascii="TH SarabunIT?" w:hAnsi="TH SarabunIT?"/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นายทะเบียน</w:t>
            </w:r>
          </w:p>
          <w:p w:rsidR="009E2147" w:rsidRPr="00132592" w:rsidRDefault="009E2147" w:rsidP="008A3E8C">
            <w:pPr>
              <w:pStyle w:val="Heading3"/>
              <w:ind w:left="142"/>
              <w:rPr>
                <w:rFonts w:ascii="TH SarabunIT?" w:hAnsi="TH SarabunIT?"/>
                <w:sz w:val="28"/>
                <w:szCs w:val="28"/>
              </w:rPr>
            </w:pPr>
          </w:p>
        </w:tc>
        <w:tc>
          <w:tcPr>
            <w:tcW w:w="1134" w:type="dxa"/>
          </w:tcPr>
          <w:p w:rsidR="009E2147" w:rsidRDefault="009E2147" w:rsidP="00FB5F06">
            <w:pPr>
              <w:rPr>
                <w:sz w:val="28"/>
                <w:szCs w:val="28"/>
              </w:rPr>
            </w:pPr>
          </w:p>
          <w:p w:rsidR="009E2147" w:rsidRPr="00132592" w:rsidRDefault="009E2147" w:rsidP="00A83695">
            <w:pPr>
              <w:jc w:val="both"/>
              <w:rPr>
                <w:sz w:val="28"/>
                <w:szCs w:val="28"/>
              </w:rPr>
            </w:pP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-มรณบัตรตามประเภทบุคคล</w:t>
            </w:r>
          </w:p>
          <w:p w:rsidR="009E2147" w:rsidRPr="00132592" w:rsidRDefault="009E2147" w:rsidP="00A83695">
            <w:pPr>
              <w:ind w:right="-108"/>
              <w:rPr>
                <w:sz w:val="28"/>
                <w:szCs w:val="28"/>
              </w:rPr>
            </w:pPr>
            <w:r w:rsidRPr="00132592">
              <w:rPr>
                <w:sz w:val="28"/>
                <w:szCs w:val="28"/>
                <w:cs/>
              </w:rPr>
              <w:t>-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ใบ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เสร็จ</w:t>
            </w:r>
            <w:r>
              <w:rPr>
                <w:sz w:val="28"/>
                <w:szCs w:val="28"/>
                <w:cs/>
              </w:rPr>
              <w:br/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รับเงินค่าธรรมเนียม</w:t>
            </w:r>
          </w:p>
        </w:tc>
        <w:tc>
          <w:tcPr>
            <w:tcW w:w="2475" w:type="dxa"/>
          </w:tcPr>
          <w:p w:rsidR="009E2147" w:rsidRPr="00132592" w:rsidRDefault="009E2147" w:rsidP="008A3E8C">
            <w:pPr>
              <w:pStyle w:val="Heading3"/>
              <w:ind w:left="142"/>
              <w:jc w:val="left"/>
              <w:rPr>
                <w:rFonts w:ascii="TH SarabunIT?" w:hAnsi="TH SarabunIT?"/>
                <w:sz w:val="28"/>
                <w:szCs w:val="28"/>
              </w:rPr>
            </w:pPr>
          </w:p>
        </w:tc>
      </w:tr>
    </w:tbl>
    <w:p w:rsidR="009E2147" w:rsidRPr="00FB5F06" w:rsidRDefault="009E2147" w:rsidP="005D33B5"/>
    <w:p w:rsidR="009E2147" w:rsidRDefault="009E2147" w:rsidP="005D33B5"/>
    <w:p w:rsidR="009E2147" w:rsidRDefault="009E2147" w:rsidP="005D33B5"/>
    <w:p w:rsidR="009E2147" w:rsidRDefault="009E2147" w:rsidP="005D33B5"/>
    <w:p w:rsidR="009E2147" w:rsidRDefault="009E2147" w:rsidP="005D33B5"/>
    <w:p w:rsidR="009E2147" w:rsidRDefault="009E2147" w:rsidP="005D33B5"/>
    <w:p w:rsidR="009E2147" w:rsidRPr="00E03CC4" w:rsidRDefault="009E2147" w:rsidP="005D33B5">
      <w:pPr>
        <w:jc w:val="center"/>
      </w:pPr>
      <w:r>
        <w:rPr>
          <w:cs/>
        </w:rPr>
        <w:t>- 130 -</w:t>
      </w:r>
    </w:p>
    <w:p w:rsidR="009E2147" w:rsidRDefault="009E2147" w:rsidP="005D33B5">
      <w:pPr>
        <w:jc w:val="center"/>
      </w:pPr>
      <w:r>
        <w:rPr>
          <w:rFonts w:ascii="TH SarabunIT? (Thai)" w:hAnsi="TH SarabunIT? (Thai)" w:cs="TH SarabunIT? (Thai)"/>
          <w:cs/>
        </w:rPr>
        <w:t>๑</w:t>
      </w:r>
      <w:r w:rsidRPr="005E721D">
        <w:rPr>
          <w:rFonts w:ascii="TH SarabunIT? (Thai)" w:hAnsi="TH SarabunIT? (Thai)" w:cs="TH SarabunIT? (Thai)"/>
          <w:cs/>
        </w:rPr>
        <w:t>. กระบวนการ</w:t>
      </w:r>
      <w:r>
        <w:rPr>
          <w:rFonts w:ascii="TH SarabunIT? (Thai)" w:hAnsi="TH SarabunIT? (Thai)" w:cs="TH SarabunIT? (Thai)"/>
          <w:cs/>
        </w:rPr>
        <w:t>ให้บริการงานทะเบียนราษฎร</w:t>
      </w:r>
    </w:p>
    <w:p w:rsidR="009E2147" w:rsidRPr="0056780C" w:rsidRDefault="009E2147" w:rsidP="00E970B6">
      <w:pPr>
        <w:jc w:val="center"/>
        <w:rPr>
          <w:sz w:val="28"/>
          <w:szCs w:val="28"/>
        </w:rPr>
      </w:pPr>
      <w:r w:rsidRPr="0056780C">
        <w:rPr>
          <w:rFonts w:ascii="TH SarabunIT? (Thai)" w:hAnsi="TH SarabunIT? (Thai)" w:cs="TH SarabunIT? (Thai)"/>
          <w:sz w:val="28"/>
          <w:szCs w:val="28"/>
          <w:cs/>
        </w:rPr>
        <w:t>๑</w:t>
      </w:r>
      <w:r w:rsidRPr="0056780C">
        <w:rPr>
          <w:sz w:val="28"/>
          <w:szCs w:val="28"/>
          <w:cs/>
        </w:rPr>
        <w:t>.</w:t>
      </w:r>
      <w:r w:rsidRPr="0056780C">
        <w:rPr>
          <w:rFonts w:ascii="TH SarabunIT? (Thai)" w:hAnsi="TH SarabunIT? (Thai)" w:cs="TH SarabunIT? (Thai)"/>
          <w:sz w:val="28"/>
          <w:szCs w:val="28"/>
          <w:cs/>
        </w:rPr>
        <w:t>๕</w:t>
      </w:r>
      <w:r w:rsidRPr="0056780C">
        <w:rPr>
          <w:sz w:val="28"/>
          <w:szCs w:val="28"/>
        </w:rPr>
        <w:t xml:space="preserve">  </w:t>
      </w:r>
      <w:r w:rsidRPr="0056780C">
        <w:rPr>
          <w:rFonts w:ascii="TH SarabunIT? (Thai)" w:hAnsi="TH SarabunIT? (Thai)" w:cs="TH SarabunIT? (Thai)"/>
          <w:sz w:val="28"/>
          <w:szCs w:val="28"/>
          <w:cs/>
        </w:rPr>
        <w:t xml:space="preserve">กระบวนการย่อยการรับแจ้งการตาย </w:t>
      </w:r>
      <w:r w:rsidRPr="0056780C">
        <w:rPr>
          <w:sz w:val="28"/>
          <w:szCs w:val="28"/>
        </w:rPr>
        <w:t xml:space="preserve">&gt; </w:t>
      </w:r>
      <w:r w:rsidRPr="0056780C">
        <w:rPr>
          <w:rFonts w:ascii="TH SarabunIT? (Thai)" w:hAnsi="TH SarabunIT? (Thai)" w:cs="TH SarabunIT? (Thai)"/>
          <w:sz w:val="28"/>
          <w:szCs w:val="28"/>
          <w:cs/>
        </w:rPr>
        <w:t>๑.๕.๕ การเปลี่ยนแปลงการจัดการศพ</w:t>
      </w:r>
    </w:p>
    <w:tbl>
      <w:tblPr>
        <w:tblW w:w="159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2"/>
        <w:gridCol w:w="2799"/>
        <w:gridCol w:w="966"/>
        <w:gridCol w:w="4424"/>
        <w:gridCol w:w="1656"/>
        <w:gridCol w:w="1358"/>
        <w:gridCol w:w="1025"/>
        <w:gridCol w:w="1206"/>
        <w:gridCol w:w="2110"/>
      </w:tblGrid>
      <w:tr w:rsidR="009E2147" w:rsidRPr="00CB1019">
        <w:tc>
          <w:tcPr>
            <w:tcW w:w="362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  <w:r w:rsidRPr="005E721D">
              <w:rPr>
                <w:rFonts w:ascii="TH SarabunIT?" w:hAnsi="TH SarabunIT?"/>
                <w:sz w:val="32"/>
                <w:szCs w:val="32"/>
              </w:rPr>
              <w:t xml:space="preserve">                                    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ที่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99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66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A5156" w:rsidRDefault="009E2147" w:rsidP="008A3E8C">
            <w:pPr>
              <w:ind w:left="-108"/>
              <w:rPr>
                <w:spacing w:val="-12"/>
                <w:sz w:val="28"/>
                <w:szCs w:val="28"/>
              </w:rPr>
            </w:pPr>
            <w:r w:rsidRPr="00CA5156">
              <w:rPr>
                <w:spacing w:val="-12"/>
                <w:sz w:val="28"/>
                <w:szCs w:val="28"/>
                <w:cs/>
              </w:rPr>
              <w:t xml:space="preserve"> </w:t>
            </w:r>
            <w:r>
              <w:rPr>
                <w:rFonts w:ascii="TH SarabunIT? (Thai)" w:hAnsi="TH SarabunIT? (Thai)" w:cs="TH SarabunIT? (Thai)"/>
                <w:spacing w:val="-12"/>
                <w:sz w:val="28"/>
                <w:szCs w:val="28"/>
                <w:cs/>
              </w:rPr>
              <w:t>ร</w:t>
            </w:r>
            <w:r w:rsidRPr="00CA5156">
              <w:rPr>
                <w:spacing w:val="-12"/>
                <w:sz w:val="28"/>
                <w:szCs w:val="28"/>
                <w:cs/>
              </w:rPr>
              <w:t xml:space="preserve"> </w:t>
            </w:r>
            <w:r w:rsidRPr="00CA5156">
              <w:rPr>
                <w:rFonts w:ascii="TH SarabunIT? (Thai)" w:hAnsi="TH SarabunIT? (Thai)" w:cs="TH SarabunIT? (Thai)"/>
                <w:spacing w:val="-12"/>
                <w:sz w:val="28"/>
                <w:szCs w:val="28"/>
                <w:cs/>
              </w:rPr>
              <w:t>ะยะเวลา</w:t>
            </w:r>
          </w:p>
        </w:tc>
        <w:tc>
          <w:tcPr>
            <w:tcW w:w="4424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  <w:cs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รายละเอียดงาน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6" w:type="dxa"/>
          </w:tcPr>
          <w:p w:rsidR="009E2147" w:rsidRPr="005E721D" w:rsidRDefault="009E2147" w:rsidP="008A3E8C">
            <w:pPr>
              <w:jc w:val="center"/>
              <w:rPr>
                <w:sz w:val="16"/>
                <w:szCs w:val="16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มาตรฐาน</w:t>
            </w:r>
            <w:r>
              <w:rPr>
                <w:sz w:val="28"/>
                <w:szCs w:val="28"/>
                <w:cs/>
              </w:rPr>
              <w:br/>
            </w: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คุณภาพงาน</w:t>
            </w:r>
          </w:p>
        </w:tc>
        <w:tc>
          <w:tcPr>
            <w:tcW w:w="1358" w:type="dxa"/>
          </w:tcPr>
          <w:p w:rsidR="009E2147" w:rsidRPr="000C22AB" w:rsidRDefault="009E2147" w:rsidP="008A3E8C">
            <w:pPr>
              <w:jc w:val="center"/>
              <w:rPr>
                <w:sz w:val="16"/>
                <w:szCs w:val="16"/>
              </w:rPr>
            </w:pPr>
          </w:p>
          <w:p w:rsidR="009E2147" w:rsidRPr="005E721D" w:rsidRDefault="009E2147" w:rsidP="008A3E8C">
            <w:pPr>
              <w:jc w:val="center"/>
              <w:rPr>
                <w:sz w:val="16"/>
                <w:szCs w:val="16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ระบบติดตาม/ประเมินผล</w:t>
            </w:r>
          </w:p>
        </w:tc>
        <w:tc>
          <w:tcPr>
            <w:tcW w:w="1025" w:type="dxa"/>
          </w:tcPr>
          <w:p w:rsidR="009E2147" w:rsidRPr="009B132A" w:rsidRDefault="009E2147" w:rsidP="008A3E8C">
            <w:pPr>
              <w:pStyle w:val="Heading3"/>
              <w:rPr>
                <w:rFonts w:ascii="TH SarabunIT?" w:hAnsi="TH SarabunIT?"/>
                <w:sz w:val="16"/>
                <w:szCs w:val="16"/>
              </w:rPr>
            </w:pPr>
          </w:p>
          <w:p w:rsidR="009E2147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5E721D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ผู้รับ</w:t>
            </w:r>
          </w:p>
          <w:p w:rsidR="009E2147" w:rsidRPr="005E721D" w:rsidRDefault="009E2147" w:rsidP="008A3E8C">
            <w:pPr>
              <w:jc w:val="center"/>
              <w:rPr>
                <w:spacing w:val="-8"/>
                <w:sz w:val="28"/>
                <w:szCs w:val="28"/>
              </w:rPr>
            </w:pPr>
            <w:r w:rsidRPr="005E721D">
              <w:rPr>
                <w:rFonts w:ascii="TH SarabunIT? (Thai)" w:hAnsi="TH SarabunIT? (Thai)" w:cs="TH SarabunIT? (Thai)"/>
                <w:spacing w:val="-8"/>
                <w:sz w:val="28"/>
                <w:szCs w:val="28"/>
                <w:cs/>
              </w:rPr>
              <w:t>ผิดชอบ</w:t>
            </w:r>
          </w:p>
        </w:tc>
        <w:tc>
          <w:tcPr>
            <w:tcW w:w="1206" w:type="dxa"/>
            <w:vAlign w:val="center"/>
          </w:tcPr>
          <w:p w:rsidR="009E2147" w:rsidRPr="00CB1019" w:rsidRDefault="009E2147" w:rsidP="000D373A">
            <w:pPr>
              <w:jc w:val="center"/>
              <w:rPr>
                <w:sz w:val="28"/>
                <w:szCs w:val="28"/>
              </w:rPr>
            </w:pP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แบบฟอร์ม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/บันทึก</w:t>
            </w:r>
          </w:p>
        </w:tc>
        <w:tc>
          <w:tcPr>
            <w:tcW w:w="2110" w:type="dxa"/>
          </w:tcPr>
          <w:p w:rsidR="009E2147" w:rsidRPr="005E721D" w:rsidRDefault="009E2147" w:rsidP="008A3E8C">
            <w:pPr>
              <w:pStyle w:val="Heading3"/>
              <w:rPr>
                <w:rFonts w:ascii="TH SarabunIT?" w:hAnsi="TH SarabunIT?"/>
                <w:sz w:val="32"/>
                <w:szCs w:val="32"/>
              </w:rPr>
            </w:pP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เอกสาร</w:t>
            </w:r>
            <w:r w:rsidRPr="00CB1019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อ้างอิง</w:t>
            </w:r>
          </w:p>
          <w:p w:rsidR="009E2147" w:rsidRPr="00CB1019" w:rsidRDefault="009E2147" w:rsidP="008A3E8C">
            <w:pPr>
              <w:jc w:val="center"/>
              <w:rPr>
                <w:sz w:val="28"/>
                <w:szCs w:val="28"/>
              </w:rPr>
            </w:pPr>
          </w:p>
        </w:tc>
      </w:tr>
      <w:tr w:rsidR="009E2147" w:rsidRPr="0074099B">
        <w:trPr>
          <w:trHeight w:val="1671"/>
        </w:trPr>
        <w:tc>
          <w:tcPr>
            <w:tcW w:w="362" w:type="dxa"/>
          </w:tcPr>
          <w:p w:rsidR="009E2147" w:rsidRPr="0074099B" w:rsidRDefault="009E2147" w:rsidP="008A3E8C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๑</w:t>
            </w:r>
          </w:p>
        </w:tc>
        <w:tc>
          <w:tcPr>
            <w:tcW w:w="2799" w:type="dxa"/>
          </w:tcPr>
          <w:p w:rsidR="009E2147" w:rsidRPr="0074099B" w:rsidRDefault="009E2147" w:rsidP="008A3E8C">
            <w:pPr>
              <w:pStyle w:val="Heading3"/>
              <w:ind w:right="-108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line id="_x0000_s1081" style="position:absolute;left:0;text-align:left;flip:x;z-index:251684352;mso-position-horizontal-relative:text;mso-position-vertical-relative:text" from="67.8pt,63.8pt" to="68.45pt,104.7pt">
                  <v:stroke endarrow="block"/>
                </v:line>
              </w:pict>
            </w:r>
            <w:r>
              <w:rPr>
                <w:noProof/>
              </w:rPr>
              <w:pict>
                <v:oval id="_x0000_s1082" style="position:absolute;left:0;text-align:left;margin-left:6.1pt;margin-top:9.1pt;width:125.75pt;height:53.8pt;z-index:251682304;mso-position-horizontal-relative:text;mso-position-vertical-relative:text" filled="f" fillcolor="black">
                  <v:textbox style="mso-next-textbox:#_x0000_s1082">
                    <w:txbxContent>
                      <w:p w:rsidR="009E2147" w:rsidRPr="00CB1019" w:rsidRDefault="009E2147" w:rsidP="00D463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cs/>
                          </w:rPr>
                          <w:t xml:space="preserve">- </w:t>
                        </w: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Pr="00CB1019" w:rsidRDefault="009E2147" w:rsidP="00D46324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 xml:space="preserve"> - กดบัตรคิว</w:t>
                        </w:r>
                      </w:p>
                      <w:p w:rsidR="009E2147" w:rsidRPr="00CB1019" w:rsidRDefault="009E2147" w:rsidP="00D4632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B1019"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ตรวจสอบหลักฐาน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</w:p>
        </w:tc>
        <w:tc>
          <w:tcPr>
            <w:tcW w:w="966" w:type="dxa"/>
            <w:vMerge w:val="restart"/>
          </w:tcPr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</w:p>
          <w:p w:rsidR="009E2147" w:rsidRPr="009C2CE0" w:rsidRDefault="009E2147" w:rsidP="00C427A6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9C2CE0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50 นาที</w:t>
            </w:r>
          </w:p>
        </w:tc>
        <w:tc>
          <w:tcPr>
            <w:tcW w:w="4424" w:type="dxa"/>
          </w:tcPr>
          <w:p w:rsidR="009E2147" w:rsidRPr="0074099B" w:rsidRDefault="009E2147" w:rsidP="00FE53D1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๑. ตรวจสอบหลักฐานที่จุดประชาสัมพันธ์</w:t>
            </w:r>
          </w:p>
          <w:p w:rsidR="009E2147" w:rsidRPr="0074099B" w:rsidRDefault="009E2147" w:rsidP="00FE53D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๑.๑</w:t>
            </w:r>
            <w:r w:rsidRPr="0074099B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ตรวจสอบหลักฐาน</w:t>
            </w:r>
          </w:p>
          <w:p w:rsidR="009E2147" w:rsidRPr="0074099B" w:rsidRDefault="009E2147" w:rsidP="008A3E8C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</w:rPr>
              <w:t xml:space="preserve">    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(๑) บัตรประจำตัวผู้แจ้ง </w:t>
            </w:r>
          </w:p>
          <w:p w:rsidR="009E2147" w:rsidRPr="0074099B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</w:rPr>
              <w:t xml:space="preserve">    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(๒) ใบมรณบัตร</w:t>
            </w:r>
          </w:p>
          <w:p w:rsidR="009E2147" w:rsidRPr="0074099B" w:rsidRDefault="009E2147" w:rsidP="00E970B6">
            <w:pPr>
              <w:pStyle w:val="Heading3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</w:rPr>
              <w:t xml:space="preserve"> 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๑.๒ กดบัตรคิวทะเบียนราษฎร</w:t>
            </w:r>
          </w:p>
        </w:tc>
        <w:tc>
          <w:tcPr>
            <w:tcW w:w="1656" w:type="dxa"/>
          </w:tcPr>
          <w:p w:rsidR="009E2147" w:rsidRPr="0074099B" w:rsidRDefault="009E2147" w:rsidP="005472FB">
            <w:pPr>
              <w:pStyle w:val="Heading3"/>
              <w:ind w:left="1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หลักฐานเอกสาร </w:t>
            </w:r>
          </w:p>
          <w:p w:rsidR="009E2147" w:rsidRPr="00A6705A" w:rsidRDefault="009E2147" w:rsidP="005472FB">
            <w:pPr>
              <w:pStyle w:val="Heading3"/>
              <w:ind w:left="18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ครบถ้วนถูกต้องตามระเบียบฯ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  <w:t>ข้อ ๖๙</w:t>
            </w:r>
          </w:p>
        </w:tc>
        <w:tc>
          <w:tcPr>
            <w:tcW w:w="1358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025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</w:t>
            </w:r>
          </w:p>
          <w:p w:rsidR="009E2147" w:rsidRPr="0074099B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2110" w:type="dxa"/>
            <w:vMerge w:val="restart"/>
          </w:tcPr>
          <w:p w:rsidR="009E2147" w:rsidRPr="0074099B" w:rsidRDefault="009E2147" w:rsidP="008A3E8C">
            <w:pPr>
              <w:pStyle w:val="Heading3"/>
              <w:ind w:left="7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ระเบียบ</w:t>
            </w:r>
            <w:r w:rsidRPr="0074099B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สำนักทะเบียนกลางว่าด้วยการจัดทำทะเบียนราษฎร พ.ศ.๒๕๓๕(รวมแก้ไขเพิ่มเติมถึง</w:t>
            </w:r>
            <w:r>
              <w:rPr>
                <w:rFonts w:ascii="TH SarabunPSK" w:hAnsi="TH SarabunPSK" w:cs="TH SarabunPSK"/>
                <w:spacing w:val="-4"/>
                <w:w w:val="95"/>
                <w:sz w:val="28"/>
                <w:szCs w:val="28"/>
                <w:cs/>
              </w:rPr>
              <w:t>ฉบับที่ ๕ พ.ศ.๒</w:t>
            </w:r>
            <w:r w:rsidRPr="0074099B">
              <w:rPr>
                <w:rFonts w:ascii="TH SarabunPSK" w:hAnsi="TH SarabunPSK" w:cs="TH SarabunPSK"/>
                <w:spacing w:val="-4"/>
                <w:w w:val="95"/>
                <w:sz w:val="28"/>
                <w:szCs w:val="28"/>
                <w:cs/>
              </w:rPr>
              <w:t>๕๕๑)</w:t>
            </w:r>
          </w:p>
          <w:p w:rsidR="009E2147" w:rsidRPr="0074099B" w:rsidRDefault="009E2147" w:rsidP="008A3E8C">
            <w:pPr>
              <w:pStyle w:val="Heading3"/>
              <w:ind w:right="-108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 ข้อ </w:t>
            </w:r>
            <w:r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 xml:space="preserve">๔, </w:t>
            </w:r>
            <w:r w:rsidRPr="0074099B">
              <w:rPr>
                <w:rFonts w:ascii="TH SarabunPSK" w:hAnsi="TH SarabunPSK" w:cs="TH SarabunPSK"/>
                <w:spacing w:val="-4"/>
                <w:sz w:val="28"/>
                <w:szCs w:val="28"/>
                <w:cs/>
              </w:rPr>
              <w:t>๖๙</w:t>
            </w:r>
          </w:p>
          <w:p w:rsidR="009E2147" w:rsidRPr="0074099B" w:rsidRDefault="009E2147" w:rsidP="008A3E8C">
            <w:pPr>
              <w:pStyle w:val="Heading3"/>
              <w:ind w:left="-108" w:right="-108"/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  <w:p w:rsidR="009E2147" w:rsidRPr="0074099B" w:rsidRDefault="009E2147" w:rsidP="008A3E8C">
            <w:pPr>
              <w:pStyle w:val="Heading3"/>
              <w:ind w:left="14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74099B" w:rsidRDefault="009E2147" w:rsidP="008A3E8C">
            <w:pPr>
              <w:pStyle w:val="Heading3"/>
              <w:ind w:left="14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74099B" w:rsidRDefault="009E2147" w:rsidP="008A3E8C">
            <w:pPr>
              <w:pStyle w:val="Heading3"/>
              <w:ind w:left="142"/>
              <w:jc w:val="both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74099B">
        <w:trPr>
          <w:trHeight w:val="1547"/>
        </w:trPr>
        <w:tc>
          <w:tcPr>
            <w:tcW w:w="362" w:type="dxa"/>
          </w:tcPr>
          <w:p w:rsidR="009E2147" w:rsidRPr="0074099B" w:rsidRDefault="009E2147" w:rsidP="00FE53D1">
            <w:pPr>
              <w:pStyle w:val="Heading3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๒</w:t>
            </w:r>
          </w:p>
        </w:tc>
        <w:tc>
          <w:tcPr>
            <w:tcW w:w="2799" w:type="dxa"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83" style="position:absolute;left:0;text-align:left;z-index:251686400;mso-position-horizontal-relative:text;mso-position-vertical-relative:text" from="134.05pt,0" to="183.55pt,0"/>
              </w:pict>
            </w:r>
            <w:r>
              <w:rPr>
                <w:noProof/>
              </w:rPr>
              <w:pict>
                <v:line id="_x0000_s1084" style="position:absolute;left:0;text-align:left;flip:x;z-index:251685376;mso-position-horizontal-relative:text;mso-position-vertical-relative:text" from="68.65pt,53.8pt" to="69.1pt,163.85pt">
                  <v:stroke endarrow="block"/>
                </v:line>
              </w:pict>
            </w:r>
            <w:r>
              <w:rPr>
                <w:noProof/>
              </w:rPr>
              <w:pict>
                <v:shape id="_x0000_s1085" type="#_x0000_t202" style="position:absolute;left:0;text-align:left;margin-left:20.85pt;margin-top:20.65pt;width:92pt;height:31.5pt;z-index:251683328;mso-position-horizontal-relative:text;mso-position-vertical-relative:text">
                  <v:textbox style="mso-next-textbox:#_x0000_s1085">
                    <w:txbxContent>
                      <w:p w:rsidR="009E2147" w:rsidRPr="00547DB1" w:rsidRDefault="009E2147" w:rsidP="005D33B5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พิมพ์คำร้อง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66" w:type="dxa"/>
            <w:vMerge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24" w:type="dxa"/>
          </w:tcPr>
          <w:p w:rsidR="009E2147" w:rsidRDefault="009E2147" w:rsidP="002A576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cs="TH SarabunIT? (Thai)"/>
                <w:sz w:val="28"/>
                <w:szCs w:val="28"/>
                <w:cs/>
              </w:rPr>
              <w:t>๒</w:t>
            </w:r>
            <w:r w:rsidRPr="0039635E">
              <w:rPr>
                <w:sz w:val="28"/>
                <w:szCs w:val="28"/>
              </w:rPr>
              <w:t xml:space="preserve">.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ตรวจสอบความถูกต้องของหลักฐานที่ผู้แจ้งนำ มาแสดง</w:t>
            </w:r>
          </w:p>
          <w:p w:rsidR="009E2147" w:rsidRDefault="009E2147" w:rsidP="002A576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๒.๑ ตรวจสอบความถูกต้องของหลักฐานที่ผู้แจ้ง</w:t>
            </w:r>
          </w:p>
          <w:p w:rsidR="009E2147" w:rsidRDefault="009E2147" w:rsidP="002A5767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 นำมาแสดงกับฐานข้อมูล</w:t>
            </w:r>
          </w:p>
          <w:p w:rsidR="009E2147" w:rsidRPr="00132592" w:rsidRDefault="009E2147" w:rsidP="003069F9">
            <w:pPr>
              <w:pStyle w:val="BodyText2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๒.๒ </w:t>
            </w:r>
            <w:r w:rsidRPr="00132592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จัดทำคำ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ร้อง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(</w:t>
            </w:r>
            <w:r w:rsidRPr="00132592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ท.ร.</w:t>
            </w:r>
            <w:r>
              <w:rPr>
                <w:rFonts w:ascii="TH SarabunIT?" w:hAnsi="TH SarabunIT?"/>
                <w:sz w:val="28"/>
                <w:szCs w:val="28"/>
                <w:cs/>
              </w:rPr>
              <w:t>31)</w:t>
            </w:r>
          </w:p>
          <w:p w:rsidR="009E2147" w:rsidRPr="00CB1019" w:rsidRDefault="009E2147" w:rsidP="002A5767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CB1019">
              <w:rPr>
                <w:rFonts w:ascii="TH SarabunIT?" w:hAnsi="TH SarabunIT?"/>
                <w:sz w:val="28"/>
                <w:szCs w:val="28"/>
                <w:cs/>
              </w:rPr>
              <w:t xml:space="preserve">   </w:t>
            </w:r>
          </w:p>
          <w:p w:rsidR="009E2147" w:rsidRPr="0074099B" w:rsidRDefault="009E2147" w:rsidP="002A5767">
            <w:pPr>
              <w:pStyle w:val="BodyText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656" w:type="dxa"/>
          </w:tcPr>
          <w:p w:rsidR="009E2147" w:rsidRPr="003C5B66" w:rsidRDefault="009E2147" w:rsidP="00A47377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- 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คำร้อง ท.ร ๓๑</w:t>
            </w:r>
            <w:r w:rsidRPr="003C5B66"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</w:p>
          <w:p w:rsidR="009E2147" w:rsidRPr="003C5B66" w:rsidRDefault="009E2147" w:rsidP="005472FB">
            <w:pPr>
              <w:pStyle w:val="Heading3"/>
              <w:ind w:left="1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ตอนหน้า</w:t>
            </w:r>
            <w:r w:rsidRPr="003C5B6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มีรายการครบถ้วน ถูกต้อง</w:t>
            </w:r>
          </w:p>
          <w:p w:rsidR="009E2147" w:rsidRPr="0074099B" w:rsidRDefault="009E2147" w:rsidP="000972FF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3C5B6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หลักฐานเอกสารทุกรายการถูกต้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องตามระเบียบฯ </w:t>
            </w:r>
            <w:r>
              <w:rPr>
                <w:sz w:val="28"/>
                <w:szCs w:val="28"/>
                <w:cs/>
              </w:rPr>
              <w:br/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ข้อ ๖๙</w:t>
            </w:r>
          </w:p>
        </w:tc>
        <w:tc>
          <w:tcPr>
            <w:tcW w:w="1358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1025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นาย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ทะเบียน</w:t>
            </w:r>
          </w:p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dxa"/>
          </w:tcPr>
          <w:p w:rsidR="009E2147" w:rsidRPr="0074099B" w:rsidRDefault="009E2147" w:rsidP="008A3E8C">
            <w:pPr>
              <w:pStyle w:val="Heading3"/>
              <w:ind w:left="142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คำร้อง 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ท.ร.๓๑</w:t>
            </w:r>
          </w:p>
        </w:tc>
        <w:tc>
          <w:tcPr>
            <w:tcW w:w="2110" w:type="dxa"/>
            <w:vMerge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E2147" w:rsidRPr="0074099B">
        <w:trPr>
          <w:trHeight w:val="3015"/>
        </w:trPr>
        <w:tc>
          <w:tcPr>
            <w:tcW w:w="362" w:type="dxa"/>
          </w:tcPr>
          <w:p w:rsidR="009E2147" w:rsidRPr="0074099B" w:rsidRDefault="009E2147" w:rsidP="00FE53D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๓</w:t>
            </w:r>
          </w:p>
        </w:tc>
        <w:tc>
          <w:tcPr>
            <w:tcW w:w="2799" w:type="dxa"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noProof/>
              </w:rPr>
              <w:pict>
                <v:oval id="_x0000_s1086" style="position:absolute;left:0;text-align:left;margin-left:20.85pt;margin-top:93.1pt;width:90.25pt;height:31.55pt;z-index:251687424" filled="f" fillcolor="black">
                  <v:textbox style="mso-next-textbox:#_x0000_s1086">
                    <w:txbxContent>
                      <w:p w:rsidR="009E2147" w:rsidRPr="00752B27" w:rsidRDefault="009E2147" w:rsidP="005D33B5">
                        <w:pPr>
                          <w:rPr>
                            <w:rFonts w:ascii="Angsana New" w:hAnsi="Angsana New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มอบเอกสาร</w:t>
                        </w:r>
                      </w:p>
                      <w:p w:rsidR="009E2147" w:rsidRDefault="009E2147" w:rsidP="005D33B5"/>
                    </w:txbxContent>
                  </v:textbox>
                </v:oval>
              </w:pict>
            </w:r>
            <w:r>
              <w:rPr>
                <w:noProof/>
              </w:rPr>
              <w:pict>
                <v:line id="_x0000_s1087" style="position:absolute;left:0;text-align:left;z-index:251688448" from="67.75pt,50.65pt" to="67.8pt,93.1pt">
                  <v:stroke endarrow="block"/>
                </v:line>
              </w:pict>
            </w:r>
            <w:r>
              <w:rPr>
                <w:noProof/>
              </w:rPr>
              <w:pict>
                <v:shape id="_x0000_s1088" type="#_x0000_t202" style="position:absolute;left:0;text-align:left;margin-left:19.9pt;margin-top:5.15pt;width:101.5pt;height:44.15pt;z-index:251689472">
                  <v:textbox style="mso-next-textbox:#_x0000_s1088">
                    <w:txbxContent>
                      <w:p w:rsidR="009E2147" w:rsidRDefault="009E2147" w:rsidP="004A48F4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การพิจารณา</w:t>
                        </w:r>
                      </w:p>
                      <w:p w:rsidR="009E2147" w:rsidRPr="00547DB1" w:rsidRDefault="009E2147" w:rsidP="004A48F4">
                        <w:pPr>
                          <w:pStyle w:val="BodyText2"/>
                          <w:jc w:val="center"/>
                          <w:rPr>
                            <w:rFonts w:ascii="TH SarabunIT?" w:hAnsi="TH SarabunIT?"/>
                            <w:sz w:val="28"/>
                            <w:szCs w:val="28"/>
                            <w:cs/>
                          </w:rPr>
                        </w:pPr>
                        <w:r>
                          <w:rPr>
                            <w:rFonts w:ascii="TH SarabunIT? (Thai)" w:hAnsi="TH SarabunIT? (Thai)" w:cs="TH SarabunIT? (Thai)"/>
                            <w:sz w:val="28"/>
                            <w:szCs w:val="28"/>
                            <w:cs/>
                          </w:rPr>
                          <w:t>อนุญาต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66" w:type="dxa"/>
            <w:vMerge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4424" w:type="dxa"/>
          </w:tcPr>
          <w:p w:rsidR="009E2147" w:rsidRPr="00764505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๓. การพิจารณาอนุญาต</w:t>
            </w:r>
          </w:p>
          <w:p w:rsidR="009E2147" w:rsidRPr="00764505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  <w:cs/>
              </w:rPr>
            </w:pPr>
            <w:r w:rsidRPr="00764505">
              <w:rPr>
                <w:rFonts w:ascii="TH SarabunIT?" w:hAnsi="TH SarabunIT?"/>
                <w:sz w:val="28"/>
                <w:szCs w:val="28"/>
              </w:rPr>
              <w:t xml:space="preserve">   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764505">
              <w:rPr>
                <w:rFonts w:ascii="TH SarabunIT?" w:hAnsi="TH SarabunIT?"/>
                <w:sz w:val="28"/>
                <w:szCs w:val="28"/>
              </w:rPr>
              <w:t>.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</w:t>
            </w:r>
            <w:r w:rsidRPr="00764505">
              <w:rPr>
                <w:rFonts w:ascii="TH SarabunIT?" w:hAnsi="TH SarabunIT?"/>
                <w:sz w:val="28"/>
                <w:szCs w:val="28"/>
              </w:rPr>
              <w:t xml:space="preserve">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กรณีอนุญาต</w:t>
            </w:r>
          </w:p>
          <w:p w:rsidR="009E2147" w:rsidRPr="00764505" w:rsidRDefault="009E2147" w:rsidP="008A3E8C">
            <w:pPr>
              <w:rPr>
                <w:sz w:val="28"/>
                <w:szCs w:val="28"/>
              </w:rPr>
            </w:pPr>
            <w:r w:rsidRPr="00764505">
              <w:rPr>
                <w:sz w:val="28"/>
                <w:szCs w:val="28"/>
              </w:rPr>
              <w:t xml:space="preserve">       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๓</w:t>
            </w:r>
            <w:r w:rsidRPr="00764505">
              <w:rPr>
                <w:sz w:val="28"/>
                <w:szCs w:val="28"/>
              </w:rPr>
              <w:t>.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๑.๑ ตรวจสอบความถูกต้องของคำร้อง ท.ร.๓๑</w:t>
            </w:r>
          </w:p>
          <w:p w:rsidR="009E2147" w:rsidRPr="00764505" w:rsidRDefault="009E2147" w:rsidP="008A3E8C">
            <w:pPr>
              <w:rPr>
                <w:sz w:val="28"/>
                <w:szCs w:val="28"/>
              </w:rPr>
            </w:pP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๓.๑.๒ จัดเก็บ </w:t>
            </w:r>
            <w:r w:rsidRPr="00764505">
              <w:rPr>
                <w:sz w:val="28"/>
                <w:szCs w:val="28"/>
              </w:rPr>
              <w:t>(SCAN)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คำร้อง ท.ร.31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ab/>
              <w:t xml:space="preserve">      และเอกสารที่เกี่ยวข้อง</w:t>
            </w:r>
            <w:r w:rsidRPr="00764505">
              <w:rPr>
                <w:sz w:val="28"/>
                <w:szCs w:val="28"/>
              </w:rPr>
              <w:t xml:space="preserve">  </w:t>
            </w:r>
          </w:p>
          <w:p w:rsidR="009E2147" w:rsidRPr="00764505" w:rsidRDefault="009E2147" w:rsidP="008A3E8C">
            <w:pPr>
              <w:rPr>
                <w:sz w:val="28"/>
                <w:szCs w:val="28"/>
              </w:rPr>
            </w:pPr>
            <w:r w:rsidRPr="00764505">
              <w:rPr>
                <w:sz w:val="28"/>
                <w:szCs w:val="28"/>
                <w:cs/>
              </w:rPr>
              <w:t xml:space="preserve">         3.1.3</w:t>
            </w:r>
            <w:r>
              <w:rPr>
                <w:sz w:val="28"/>
                <w:szCs w:val="28"/>
                <w:cs/>
              </w:rPr>
              <w:t xml:space="preserve">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บันทึกการอนุญาตไว้ในมรณบัตร</w:t>
            </w:r>
          </w:p>
          <w:p w:rsidR="009E2147" w:rsidRPr="00764505" w:rsidRDefault="009E2147" w:rsidP="008A3E8C">
            <w:pPr>
              <w:rPr>
                <w:sz w:val="28"/>
                <w:szCs w:val="28"/>
              </w:rPr>
            </w:pP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๓</w:t>
            </w:r>
            <w:r w:rsidRPr="00764505">
              <w:rPr>
                <w:sz w:val="28"/>
                <w:szCs w:val="28"/>
              </w:rPr>
              <w:t>.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๑.</w:t>
            </w:r>
            <w:r>
              <w:rPr>
                <w:sz w:val="28"/>
                <w:szCs w:val="28"/>
                <w:cs/>
              </w:rPr>
              <w:t>4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คืนมรณบัตร                   </w:t>
            </w:r>
          </w:p>
          <w:p w:rsidR="009E2147" w:rsidRPr="00764505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764505">
              <w:rPr>
                <w:rFonts w:ascii="TH SarabunIT?" w:hAnsi="TH SarabunIT?"/>
                <w:sz w:val="28"/>
                <w:szCs w:val="28"/>
              </w:rPr>
              <w:t xml:space="preserve">   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๓</w:t>
            </w:r>
            <w:r w:rsidRPr="00764505">
              <w:rPr>
                <w:rFonts w:ascii="TH SarabunIT?" w:hAnsi="TH SarabunIT?"/>
                <w:sz w:val="28"/>
                <w:szCs w:val="28"/>
              </w:rPr>
              <w:t>.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๒ กรณีไม่อนุญาต แจ้งเหตุผลที่ไม่อาจ </w:t>
            </w:r>
          </w:p>
          <w:p w:rsidR="009E2147" w:rsidRPr="00764505" w:rsidRDefault="009E2147" w:rsidP="008A3E8C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        ดำเนินการได้ และให้อุทธรณ์คำสั่งภายใน      </w:t>
            </w:r>
          </w:p>
          <w:p w:rsidR="009E2147" w:rsidRDefault="009E2147" w:rsidP="003069F9">
            <w:pPr>
              <w:pStyle w:val="Heading3"/>
              <w:tabs>
                <w:tab w:val="left" w:pos="283"/>
                <w:tab w:val="left" w:pos="566"/>
                <w:tab w:val="left" w:pos="792"/>
                <w:tab w:val="left" w:pos="11000"/>
              </w:tabs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 xml:space="preserve">         15</w:t>
            </w:r>
            <w:r w:rsidRPr="00764505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วัน พร้อมบันทึกในคำร้อง</w:t>
            </w:r>
            <w:r>
              <w:rPr>
                <w:rFonts w:ascii="TH SarabunIT?" w:hAnsi="TH SarabunIT?"/>
                <w:sz w:val="28"/>
                <w:szCs w:val="28"/>
              </w:rPr>
              <w:t xml:space="preserve"> </w:t>
            </w:r>
          </w:p>
          <w:p w:rsidR="009E2147" w:rsidRPr="003069F9" w:rsidRDefault="009E2147" w:rsidP="003069F9"/>
        </w:tc>
        <w:tc>
          <w:tcPr>
            <w:tcW w:w="1656" w:type="dxa"/>
          </w:tcPr>
          <w:p w:rsidR="009E2147" w:rsidRPr="006A335F" w:rsidRDefault="009E2147" w:rsidP="004749C0">
            <w:pPr>
              <w:rPr>
                <w:sz w:val="28"/>
                <w:szCs w:val="28"/>
                <w:cs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 คำร้องท.ร.๓๑ มีความครบถ้วน ถูกต้อง</w:t>
            </w:r>
          </w:p>
          <w:p w:rsidR="009E2147" w:rsidRPr="006A335F" w:rsidRDefault="009E2147" w:rsidP="004749C0">
            <w:pPr>
              <w:rPr>
                <w:sz w:val="28"/>
                <w:szCs w:val="28"/>
                <w:cs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- มีการลงลายมือชื่อนายทะเบียน ในคำร้อง ท.ร.๓๑และมรณบัตร </w:t>
            </w:r>
          </w:p>
          <w:p w:rsidR="009E2147" w:rsidRPr="006A335F" w:rsidRDefault="009E2147" w:rsidP="004749C0">
            <w:pPr>
              <w:rPr>
                <w:sz w:val="28"/>
                <w:szCs w:val="28"/>
                <w:cs/>
              </w:rPr>
            </w:pPr>
          </w:p>
          <w:p w:rsidR="009E2147" w:rsidRPr="0074099B" w:rsidRDefault="009E2147" w:rsidP="00E13C82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8" w:type="dxa"/>
          </w:tcPr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>-</w:t>
            </w:r>
            <w:r w:rsidRPr="0072255C">
              <w:rPr>
                <w:rFonts w:ascii="TH SarabunIT? (Thai)" w:hAnsi="TH SarabunIT? (Thai)" w:cs="TH SarabunIT? (Thai)"/>
                <w:spacing w:val="-10"/>
                <w:sz w:val="28"/>
                <w:szCs w:val="28"/>
                <w:cs/>
              </w:rPr>
              <w:t>ผู้แจ้งตรวจสอบ</w:t>
            </w:r>
            <w:r>
              <w:rPr>
                <w:rFonts w:ascii="TH SarabunIT?" w:hAnsi="TH SarabunIT?"/>
                <w:sz w:val="28"/>
                <w:szCs w:val="28"/>
                <w:cs/>
              </w:rPr>
              <w:t xml:space="preserve">  </w:t>
            </w:r>
          </w:p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มรณ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บัตร</w:t>
            </w: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ให้</w:t>
            </w:r>
          </w:p>
          <w:p w:rsidR="009E2147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" w:hAnsi="TH SarabunIT?"/>
                <w:sz w:val="28"/>
                <w:szCs w:val="28"/>
                <w:cs/>
              </w:rPr>
              <w:t xml:space="preserve"> </w:t>
            </w:r>
            <w:r w:rsidRPr="00A82E16"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ถูกต้อง</w:t>
            </w:r>
          </w:p>
          <w:p w:rsidR="009E2147" w:rsidRPr="00A82E16" w:rsidRDefault="009E2147" w:rsidP="00F13F6E">
            <w:pPr>
              <w:pStyle w:val="Heading3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 xml:space="preserve"> ครบถ้วน</w:t>
            </w:r>
          </w:p>
          <w:p w:rsidR="009E2147" w:rsidRDefault="009E2147" w:rsidP="00F13F6E">
            <w:pPr>
              <w:pStyle w:val="Heading3"/>
              <w:ind w:left="-108" w:right="-108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-ผู้รับบริการและ</w:t>
            </w:r>
          </w:p>
          <w:p w:rsidR="009E2147" w:rsidRDefault="009E2147" w:rsidP="00F13F6E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ผู้บังคับบัญชา</w:t>
            </w:r>
          </w:p>
          <w:p w:rsidR="009E2147" w:rsidRPr="00A82E16" w:rsidRDefault="009E2147" w:rsidP="00F13F6E">
            <w:pPr>
              <w:pStyle w:val="Heading3"/>
              <w:ind w:right="-108"/>
              <w:jc w:val="left"/>
              <w:rPr>
                <w:rFonts w:ascii="TH SarabunIT?" w:hAnsi="TH SarabunIT?"/>
                <w:sz w:val="28"/>
                <w:szCs w:val="28"/>
              </w:rPr>
            </w:pPr>
            <w:r>
              <w:rPr>
                <w:rFonts w:ascii="TH SarabunIT? (Thai)" w:hAnsi="TH SarabunIT? (Thai)" w:cs="TH SarabunIT? (Thai)"/>
                <w:sz w:val="28"/>
                <w:szCs w:val="28"/>
                <w:cs/>
              </w:rPr>
              <w:t>สุ่มจับเวลาการให้บริการ</w:t>
            </w:r>
          </w:p>
          <w:p w:rsidR="009E2147" w:rsidRPr="00132592" w:rsidRDefault="009E2147" w:rsidP="00764505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025" w:type="dxa"/>
          </w:tcPr>
          <w:p w:rsidR="009E2147" w:rsidRPr="0074099B" w:rsidRDefault="009E2147" w:rsidP="008A3E8C">
            <w:pPr>
              <w:pStyle w:val="Heading3"/>
              <w:ind w:left="-108" w:right="-108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นาย</w:t>
            </w:r>
            <w:r>
              <w:rPr>
                <w:rFonts w:ascii="TH SarabunPSK" w:hAnsi="TH SarabunPSK" w:cs="TH SarabunPSK"/>
                <w:sz w:val="28"/>
                <w:szCs w:val="28"/>
                <w:cs/>
              </w:rPr>
              <w:br/>
            </w: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ทะเบียน</w:t>
            </w:r>
          </w:p>
          <w:p w:rsidR="009E2147" w:rsidRPr="0074099B" w:rsidRDefault="009E2147" w:rsidP="008A3E8C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06" w:type="dxa"/>
          </w:tcPr>
          <w:p w:rsidR="009E2147" w:rsidRPr="0074099B" w:rsidRDefault="009E2147" w:rsidP="00FE53D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4099B">
              <w:rPr>
                <w:rFonts w:ascii="TH SarabunPSK" w:hAnsi="TH SarabunPSK" w:cs="TH SarabunPSK"/>
                <w:sz w:val="28"/>
                <w:szCs w:val="28"/>
                <w:cs/>
              </w:rPr>
              <w:t>-</w:t>
            </w:r>
          </w:p>
        </w:tc>
        <w:tc>
          <w:tcPr>
            <w:tcW w:w="2110" w:type="dxa"/>
            <w:vMerge/>
          </w:tcPr>
          <w:p w:rsidR="009E2147" w:rsidRPr="0074099B" w:rsidRDefault="009E2147" w:rsidP="008A3E8C">
            <w:pPr>
              <w:pStyle w:val="Heading3"/>
              <w:ind w:left="142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9E2147" w:rsidRPr="0074099B" w:rsidRDefault="009E2147">
      <w:pPr>
        <w:rPr>
          <w:rFonts w:ascii="TH SarabunPSK" w:hAnsi="TH SarabunPSK" w:cs="TH SarabunPSK"/>
          <w:sz w:val="28"/>
          <w:szCs w:val="28"/>
        </w:rPr>
      </w:pPr>
    </w:p>
    <w:sectPr w:rsidR="009E2147" w:rsidRPr="0074099B" w:rsidSect="006717DD">
      <w:pgSz w:w="16838" w:h="11906" w:orient="landscape" w:code="9"/>
      <w:pgMar w:top="567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?">
    <w:altName w:val="TH SarabunPS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IT? (Thai)">
    <w:altName w:val="Cordia New"/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33B5"/>
    <w:rsid w:val="000064F1"/>
    <w:rsid w:val="000463B6"/>
    <w:rsid w:val="00081E71"/>
    <w:rsid w:val="000925E8"/>
    <w:rsid w:val="000972FF"/>
    <w:rsid w:val="000B013C"/>
    <w:rsid w:val="000C22AB"/>
    <w:rsid w:val="000D373A"/>
    <w:rsid w:val="00125163"/>
    <w:rsid w:val="001321F0"/>
    <w:rsid w:val="00132592"/>
    <w:rsid w:val="00150E64"/>
    <w:rsid w:val="00164E5B"/>
    <w:rsid w:val="00187AE9"/>
    <w:rsid w:val="001A27A5"/>
    <w:rsid w:val="001B44EF"/>
    <w:rsid w:val="001C03D8"/>
    <w:rsid w:val="001C0EB7"/>
    <w:rsid w:val="001E510C"/>
    <w:rsid w:val="0020703B"/>
    <w:rsid w:val="00241564"/>
    <w:rsid w:val="00250B34"/>
    <w:rsid w:val="00272DA6"/>
    <w:rsid w:val="002810A6"/>
    <w:rsid w:val="002A5767"/>
    <w:rsid w:val="002D6A39"/>
    <w:rsid w:val="003069F9"/>
    <w:rsid w:val="00315952"/>
    <w:rsid w:val="00332DC8"/>
    <w:rsid w:val="00384A94"/>
    <w:rsid w:val="0039635E"/>
    <w:rsid w:val="003B6116"/>
    <w:rsid w:val="003C5B66"/>
    <w:rsid w:val="003E6D38"/>
    <w:rsid w:val="00415E88"/>
    <w:rsid w:val="00462F8A"/>
    <w:rsid w:val="00465C9F"/>
    <w:rsid w:val="004749C0"/>
    <w:rsid w:val="004A0B20"/>
    <w:rsid w:val="004A48F4"/>
    <w:rsid w:val="004B5B8B"/>
    <w:rsid w:val="004C797F"/>
    <w:rsid w:val="004D110B"/>
    <w:rsid w:val="004E22C6"/>
    <w:rsid w:val="005472FB"/>
    <w:rsid w:val="00547DB1"/>
    <w:rsid w:val="005530C0"/>
    <w:rsid w:val="0056780C"/>
    <w:rsid w:val="00587976"/>
    <w:rsid w:val="005D33B5"/>
    <w:rsid w:val="005E3CAA"/>
    <w:rsid w:val="005E721D"/>
    <w:rsid w:val="006272F4"/>
    <w:rsid w:val="0065215B"/>
    <w:rsid w:val="006538DE"/>
    <w:rsid w:val="00662E94"/>
    <w:rsid w:val="006701CE"/>
    <w:rsid w:val="006717DD"/>
    <w:rsid w:val="006A12F7"/>
    <w:rsid w:val="006A335F"/>
    <w:rsid w:val="006E73D5"/>
    <w:rsid w:val="006F41A8"/>
    <w:rsid w:val="0072255C"/>
    <w:rsid w:val="0074099B"/>
    <w:rsid w:val="00740FDA"/>
    <w:rsid w:val="00752B27"/>
    <w:rsid w:val="00764505"/>
    <w:rsid w:val="00784E07"/>
    <w:rsid w:val="007A2492"/>
    <w:rsid w:val="007F5F83"/>
    <w:rsid w:val="00800E00"/>
    <w:rsid w:val="0082312D"/>
    <w:rsid w:val="0088633B"/>
    <w:rsid w:val="008A3E8C"/>
    <w:rsid w:val="00945D6F"/>
    <w:rsid w:val="009B132A"/>
    <w:rsid w:val="009B1496"/>
    <w:rsid w:val="009C2CE0"/>
    <w:rsid w:val="009D5DB8"/>
    <w:rsid w:val="009E2147"/>
    <w:rsid w:val="00A47377"/>
    <w:rsid w:val="00A6705A"/>
    <w:rsid w:val="00A82E16"/>
    <w:rsid w:val="00A83695"/>
    <w:rsid w:val="00AD57AE"/>
    <w:rsid w:val="00AD6685"/>
    <w:rsid w:val="00B02643"/>
    <w:rsid w:val="00B24B63"/>
    <w:rsid w:val="00B42636"/>
    <w:rsid w:val="00B42F94"/>
    <w:rsid w:val="00B61EC2"/>
    <w:rsid w:val="00B921C5"/>
    <w:rsid w:val="00BA2A4C"/>
    <w:rsid w:val="00BB530C"/>
    <w:rsid w:val="00BF6D52"/>
    <w:rsid w:val="00C32CE4"/>
    <w:rsid w:val="00C427A6"/>
    <w:rsid w:val="00C45980"/>
    <w:rsid w:val="00C67569"/>
    <w:rsid w:val="00C902E3"/>
    <w:rsid w:val="00CA5156"/>
    <w:rsid w:val="00CB1019"/>
    <w:rsid w:val="00D25D56"/>
    <w:rsid w:val="00D46324"/>
    <w:rsid w:val="00D54232"/>
    <w:rsid w:val="00DE0CBE"/>
    <w:rsid w:val="00E03CC4"/>
    <w:rsid w:val="00E13C82"/>
    <w:rsid w:val="00E86C91"/>
    <w:rsid w:val="00E970B6"/>
    <w:rsid w:val="00EF1378"/>
    <w:rsid w:val="00EF6439"/>
    <w:rsid w:val="00F13F6E"/>
    <w:rsid w:val="00F653F0"/>
    <w:rsid w:val="00F74D00"/>
    <w:rsid w:val="00FB04CB"/>
    <w:rsid w:val="00FB5F06"/>
    <w:rsid w:val="00FD75D1"/>
    <w:rsid w:val="00FE53D1"/>
    <w:rsid w:val="00FF6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locked="1" w:semiHidden="0" w:uiPriority="0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D33B5"/>
    <w:rPr>
      <w:rFonts w:ascii="TH SarabunIT?" w:hAnsi="TH SarabunIT?" w:cs="TH SarabunIT?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D33B5"/>
    <w:pPr>
      <w:keepNext/>
      <w:spacing w:before="240" w:after="60"/>
      <w:outlineLvl w:val="0"/>
    </w:pPr>
    <w:rPr>
      <w:rFonts w:ascii="Arial" w:hAnsi="Arial" w:cs="Cordia New"/>
      <w:b/>
      <w:bCs/>
      <w:kern w:val="32"/>
      <w:szCs w:val="37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D33B5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D33B5"/>
    <w:pPr>
      <w:keepNext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D33B5"/>
    <w:pPr>
      <w:keepNext/>
      <w:jc w:val="center"/>
      <w:outlineLvl w:val="3"/>
    </w:pPr>
    <w:rPr>
      <w:rFonts w:ascii="Angsana New" w:hAnsi="Angsana New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D33B5"/>
    <w:pPr>
      <w:spacing w:before="240" w:after="60"/>
      <w:outlineLvl w:val="4"/>
    </w:pPr>
    <w:rPr>
      <w:rFonts w:cs="Angsana New"/>
      <w:b/>
      <w:bCs/>
      <w:i/>
      <w:iCs/>
      <w:sz w:val="26"/>
      <w:szCs w:val="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D33B5"/>
    <w:rPr>
      <w:rFonts w:ascii="Arial" w:eastAsia="Times New Roman" w:hAnsi="Arial" w:cs="Cordia New"/>
      <w:b/>
      <w:bCs/>
      <w:kern w:val="32"/>
      <w:sz w:val="37"/>
      <w:szCs w:val="37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D33B5"/>
    <w:rPr>
      <w:rFonts w:ascii="Arial" w:eastAsia="Times New Roman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D33B5"/>
    <w:rPr>
      <w:rFonts w:ascii="Angsana New" w:eastAsia="Times New Roman" w:hAnsi="Angsana New" w:cs="TH SarabunIT?"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D33B5"/>
    <w:rPr>
      <w:rFonts w:ascii="Angsana New" w:eastAsia="Times New Roman" w:hAnsi="Angsana New" w:cs="TH SarabunIT?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D33B5"/>
    <w:rPr>
      <w:rFonts w:ascii="TH SarabunIT?" w:eastAsia="Times New Roman" w:hAnsi="TH SarabunIT?" w:cs="Angsana New"/>
      <w:b/>
      <w:bCs/>
      <w:i/>
      <w:iCs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5D33B5"/>
    <w:rPr>
      <w:rFonts w:ascii="Angsana New" w:hAnsi="Angsana New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D33B5"/>
    <w:rPr>
      <w:rFonts w:ascii="Angsana New" w:eastAsia="Times New Roman" w:hAnsi="Angsana New" w:cs="TH SarabunIT?"/>
      <w:sz w:val="32"/>
      <w:szCs w:val="32"/>
    </w:rPr>
  </w:style>
  <w:style w:type="table" w:styleId="TableGrid">
    <w:name w:val="Table Grid"/>
    <w:basedOn w:val="TableNormal"/>
    <w:uiPriority w:val="99"/>
    <w:rsid w:val="005D33B5"/>
    <w:rPr>
      <w:rFonts w:ascii="Cordia New" w:hAnsi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D33B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D33B5"/>
    <w:rPr>
      <w:rFonts w:ascii="TH SarabunIT?" w:eastAsia="Times New Roman" w:hAnsi="TH SarabunIT?" w:cs="Cordi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5D33B5"/>
    <w:pPr>
      <w:tabs>
        <w:tab w:val="center" w:pos="4153"/>
        <w:tab w:val="right" w:pos="8306"/>
      </w:tabs>
    </w:pPr>
    <w:rPr>
      <w:rFonts w:cs="Cordia New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D33B5"/>
    <w:rPr>
      <w:rFonts w:ascii="TH SarabunIT?" w:eastAsia="Times New Roman" w:hAnsi="TH SarabunIT?" w:cs="Cordia New"/>
      <w:sz w:val="32"/>
      <w:szCs w:val="32"/>
    </w:rPr>
  </w:style>
  <w:style w:type="character" w:customStyle="1" w:styleId="CharChar1">
    <w:name w:val="Char Char1"/>
    <w:basedOn w:val="DefaultParagraphFont"/>
    <w:uiPriority w:val="99"/>
    <w:rsid w:val="005D33B5"/>
    <w:rPr>
      <w:rFonts w:ascii="Angsana New" w:eastAsia="Times New Roman" w:hAnsi="Angsana New" w:cs="Angsan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5D33B5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D33B5"/>
    <w:rPr>
      <w:rFonts w:ascii="Tahoma" w:eastAsia="Times New Roman" w:hAnsi="Tahoma" w:cs="Angsana New"/>
      <w:sz w:val="20"/>
      <w:szCs w:val="20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15</Pages>
  <Words>1843</Words>
  <Characters>10507</Characters>
  <Application>Microsoft Office Outlook</Application>
  <DocSecurity>0</DocSecurity>
  <Lines>0</Lines>
  <Paragraphs>0</Paragraphs>
  <ScaleCrop>false</ScaleCrop>
  <Company>alex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- 152  -</dc:title>
  <dc:subject/>
  <dc:creator>nk</dc:creator>
  <cp:keywords/>
  <dc:description/>
  <cp:lastModifiedBy>prmprg</cp:lastModifiedBy>
  <cp:revision>5</cp:revision>
  <cp:lastPrinted>2016-01-19T06:29:00Z</cp:lastPrinted>
  <dcterms:created xsi:type="dcterms:W3CDTF">2016-01-27T03:05:00Z</dcterms:created>
  <dcterms:modified xsi:type="dcterms:W3CDTF">2019-08-15T04:06:00Z</dcterms:modified>
</cp:coreProperties>
</file>